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2007"/>
        <w:gridCol w:w="2982"/>
        <w:gridCol w:w="1702"/>
        <w:gridCol w:w="2976"/>
      </w:tblGrid>
      <w:tr w:rsidR="009E0802" w:rsidRPr="008F6547" w14:paraId="0D6AF547" w14:textId="77777777" w:rsidTr="004F6ECE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235542CF" w14:textId="7777777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18F0C017" w14:textId="77777777" w:rsidR="004F6ECE" w:rsidRPr="008F6547" w:rsidRDefault="004F6ECE" w:rsidP="00410951">
            <w:pPr>
              <w:jc w:val="left"/>
            </w:pPr>
            <w:r>
              <w:rPr>
                <w:sz w:val="16"/>
                <w:szCs w:val="16"/>
              </w:rPr>
              <w:t>(Firmenname lt. Handelsregister)</w:t>
            </w:r>
          </w:p>
        </w:tc>
        <w:tc>
          <w:tcPr>
            <w:tcW w:w="1702" w:type="dxa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6705F15E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2976" w:type="dxa"/>
            <w:tcBorders>
              <w:top w:val="single" w:sz="4" w:space="0" w:color="808080"/>
              <w:right w:val="single" w:sz="4" w:space="0" w:color="808080"/>
            </w:tcBorders>
          </w:tcPr>
          <w:p w14:paraId="6A099A22" w14:textId="77777777" w:rsidR="009E0802" w:rsidRPr="008F6547" w:rsidRDefault="009E0802" w:rsidP="00940F19"/>
        </w:tc>
      </w:tr>
      <w:tr w:rsidR="009E0802" w:rsidRPr="008F6547" w14:paraId="344821D5" w14:textId="77777777" w:rsidTr="004F6ECE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B505FFC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357F336B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6BE466C9" w14:textId="77777777" w:rsidR="009E0802" w:rsidRPr="008F6547" w:rsidRDefault="009E0802" w:rsidP="00940F19"/>
        </w:tc>
      </w:tr>
      <w:tr w:rsidR="009E0802" w:rsidRPr="008F6547" w14:paraId="08DF995A" w14:textId="77777777" w:rsidTr="004F6ECE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E46C91C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0C9E241F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29DC70C9" w14:textId="77777777" w:rsidR="009E0802" w:rsidRPr="008F6547" w:rsidRDefault="009E0802" w:rsidP="00940F19"/>
        </w:tc>
      </w:tr>
      <w:tr w:rsidR="009E0802" w:rsidRPr="008F6547" w14:paraId="294F88ED" w14:textId="77777777" w:rsidTr="004F6ECE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50ACC5E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0A4EEE3F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11168DED" w14:textId="77777777" w:rsidR="009E0802" w:rsidRPr="008F6547" w:rsidRDefault="009E0802" w:rsidP="00940F19"/>
        </w:tc>
      </w:tr>
      <w:tr w:rsidR="009E0802" w:rsidRPr="008F6547" w14:paraId="5E91865F" w14:textId="77777777" w:rsidTr="004F6ECE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B44BF0A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4761E5C2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11B81886" w14:textId="77777777" w:rsidR="009E0802" w:rsidRPr="008F6547" w:rsidRDefault="009E0802" w:rsidP="00940F19"/>
        </w:tc>
      </w:tr>
      <w:tr w:rsidR="009E0802" w:rsidRPr="008F6547" w14:paraId="5ED3DAFB" w14:textId="77777777" w:rsidTr="004F6ECE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FDCE579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285C0935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6DD9FD35" w14:textId="77777777" w:rsidR="009E0802" w:rsidRPr="008F6547" w:rsidRDefault="009E0802" w:rsidP="00940F19"/>
        </w:tc>
      </w:tr>
      <w:tr w:rsidR="009E0802" w:rsidRPr="008F6547" w14:paraId="7E4D4AD1" w14:textId="77777777" w:rsidTr="004F6ECE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084AB6D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7CB118B6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310DED17" w14:textId="77777777" w:rsidR="009E0802" w:rsidRPr="008F6547" w:rsidRDefault="009E0802" w:rsidP="00940F19"/>
        </w:tc>
      </w:tr>
      <w:tr w:rsidR="004F6ECE" w:rsidRPr="008F6547" w14:paraId="0FE29C5D" w14:textId="77777777" w:rsidTr="00C36FE9">
        <w:trPr>
          <w:trHeight w:val="284"/>
        </w:trPr>
        <w:tc>
          <w:tcPr>
            <w:tcW w:w="4989" w:type="dxa"/>
            <w:gridSpan w:val="2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763C2E5B" w14:textId="77777777" w:rsidR="004F6ECE" w:rsidRPr="00DF713E" w:rsidRDefault="004F6ECE" w:rsidP="00940F19">
            <w:pPr>
              <w:rPr>
                <w:sz w:val="16"/>
                <w:szCs w:val="16"/>
              </w:rPr>
            </w:pPr>
            <w:r w:rsidRPr="00DF713E">
              <w:rPr>
                <w:sz w:val="16"/>
                <w:szCs w:val="16"/>
              </w:rPr>
              <w:t>(Name und Anschrift der Vergabestelle)</w:t>
            </w:r>
          </w:p>
        </w:tc>
        <w:tc>
          <w:tcPr>
            <w:tcW w:w="1702" w:type="dxa"/>
            <w:tcBorders>
              <w:left w:val="single" w:sz="4" w:space="0" w:color="808080"/>
              <w:right w:val="single" w:sz="4" w:space="0" w:color="808080"/>
            </w:tcBorders>
            <w:vAlign w:val="center"/>
          </w:tcPr>
          <w:p w14:paraId="7DCB51C4" w14:textId="77777777" w:rsidR="004F6ECE" w:rsidRPr="004F6ECE" w:rsidRDefault="004F6ECE" w:rsidP="00C36FE9">
            <w:pPr>
              <w:jc w:val="left"/>
            </w:pPr>
            <w:r>
              <w:t>Registergericht</w:t>
            </w:r>
            <w:r w:rsidR="008409A4">
              <w:t>:</w:t>
            </w:r>
          </w:p>
        </w:tc>
        <w:tc>
          <w:tcPr>
            <w:tcW w:w="2976" w:type="dxa"/>
            <w:tcBorders>
              <w:left w:val="single" w:sz="4" w:space="0" w:color="808080"/>
              <w:right w:val="single" w:sz="4" w:space="0" w:color="808080"/>
            </w:tcBorders>
            <w:vAlign w:val="center"/>
          </w:tcPr>
          <w:p w14:paraId="7C0CBE04" w14:textId="77777777" w:rsidR="004F6ECE" w:rsidRPr="00DF713E" w:rsidRDefault="004F6ECE" w:rsidP="00C36FE9">
            <w:pPr>
              <w:jc w:val="left"/>
              <w:rPr>
                <w:sz w:val="16"/>
                <w:szCs w:val="16"/>
              </w:rPr>
            </w:pPr>
          </w:p>
        </w:tc>
      </w:tr>
      <w:tr w:rsidR="004F6ECE" w:rsidRPr="008F6547" w14:paraId="2F3C8AD3" w14:textId="77777777" w:rsidTr="00C36FE9">
        <w:trPr>
          <w:trHeight w:val="283"/>
        </w:trPr>
        <w:tc>
          <w:tcPr>
            <w:tcW w:w="4989" w:type="dxa"/>
            <w:gridSpan w:val="2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03954779" w14:textId="77777777" w:rsidR="004F6ECE" w:rsidRPr="00DF713E" w:rsidRDefault="004F6ECE" w:rsidP="00940F1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0E39C77" w14:textId="77777777" w:rsidR="004F6ECE" w:rsidRPr="004F6ECE" w:rsidRDefault="004F6ECE" w:rsidP="00C36FE9">
            <w:pPr>
              <w:jc w:val="left"/>
            </w:pPr>
            <w:r>
              <w:t>BImA-Nummer</w:t>
            </w:r>
            <w:r w:rsidR="008409A4">
              <w:t>:</w:t>
            </w:r>
          </w:p>
        </w:tc>
        <w:tc>
          <w:tcPr>
            <w:tcW w:w="297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6F63ADB" w14:textId="77777777" w:rsidR="004F6ECE" w:rsidRPr="00DF713E" w:rsidRDefault="004F6ECE" w:rsidP="00C36FE9">
            <w:pPr>
              <w:jc w:val="left"/>
              <w:rPr>
                <w:sz w:val="16"/>
                <w:szCs w:val="16"/>
              </w:rPr>
            </w:pPr>
          </w:p>
        </w:tc>
      </w:tr>
      <w:tr w:rsidR="004F6ECE" w:rsidRPr="008F6547" w14:paraId="672F25B9" w14:textId="77777777" w:rsidTr="004F6ECE">
        <w:trPr>
          <w:trHeight w:val="283"/>
        </w:trPr>
        <w:tc>
          <w:tcPr>
            <w:tcW w:w="4989" w:type="dxa"/>
            <w:gridSpan w:val="2"/>
            <w:noWrap/>
            <w:tcMar>
              <w:left w:w="28" w:type="dxa"/>
            </w:tcMar>
          </w:tcPr>
          <w:p w14:paraId="40A67B06" w14:textId="79360588" w:rsidR="004F6ECE" w:rsidRPr="00DF713E" w:rsidRDefault="00C45956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Stadtverwaltung Sangerhausen</w:t>
            </w:r>
          </w:p>
        </w:tc>
        <w:tc>
          <w:tcPr>
            <w:tcW w:w="4678" w:type="dxa"/>
            <w:gridSpan w:val="2"/>
            <w:tcBorders>
              <w:top w:val="single" w:sz="4" w:space="0" w:color="808080"/>
            </w:tcBorders>
          </w:tcPr>
          <w:p w14:paraId="4DCA5BC3" w14:textId="77777777" w:rsidR="004F6ECE" w:rsidRPr="00DF713E" w:rsidRDefault="004F6ECE" w:rsidP="00940F19">
            <w:pPr>
              <w:rPr>
                <w:sz w:val="16"/>
                <w:szCs w:val="16"/>
              </w:rPr>
            </w:pPr>
          </w:p>
        </w:tc>
      </w:tr>
      <w:tr w:rsidR="004F6ECE" w:rsidRPr="008F6547" w14:paraId="48EBBEF3" w14:textId="77777777" w:rsidTr="004F6ECE">
        <w:trPr>
          <w:trHeight w:val="283"/>
        </w:trPr>
        <w:tc>
          <w:tcPr>
            <w:tcW w:w="4989" w:type="dxa"/>
            <w:gridSpan w:val="2"/>
            <w:noWrap/>
            <w:tcMar>
              <w:left w:w="28" w:type="dxa"/>
            </w:tcMar>
          </w:tcPr>
          <w:p w14:paraId="16C71AE7" w14:textId="69564FBE" w:rsidR="004F6ECE" w:rsidRPr="00DF713E" w:rsidRDefault="00C45956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Markt 7a</w:t>
            </w:r>
          </w:p>
        </w:tc>
        <w:tc>
          <w:tcPr>
            <w:tcW w:w="4678" w:type="dxa"/>
            <w:gridSpan w:val="2"/>
          </w:tcPr>
          <w:p w14:paraId="6F5FCA96" w14:textId="77777777" w:rsidR="004F6ECE" w:rsidRPr="00DF713E" w:rsidRDefault="004F6ECE" w:rsidP="00940F19">
            <w:pPr>
              <w:rPr>
                <w:sz w:val="16"/>
                <w:szCs w:val="16"/>
              </w:rPr>
            </w:pPr>
          </w:p>
        </w:tc>
      </w:tr>
      <w:tr w:rsidR="004F6ECE" w:rsidRPr="008F6547" w14:paraId="051E0E5D" w14:textId="77777777" w:rsidTr="004F6ECE">
        <w:trPr>
          <w:trHeight w:val="283"/>
        </w:trPr>
        <w:tc>
          <w:tcPr>
            <w:tcW w:w="4989" w:type="dxa"/>
            <w:gridSpan w:val="2"/>
            <w:noWrap/>
            <w:tcMar>
              <w:left w:w="28" w:type="dxa"/>
            </w:tcMar>
          </w:tcPr>
          <w:p w14:paraId="17093DD5" w14:textId="2DBFAF75" w:rsidR="004F6ECE" w:rsidRPr="00DF713E" w:rsidRDefault="00C45956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06526 Sangerhausen</w:t>
            </w:r>
          </w:p>
        </w:tc>
        <w:tc>
          <w:tcPr>
            <w:tcW w:w="4678" w:type="dxa"/>
            <w:gridSpan w:val="2"/>
          </w:tcPr>
          <w:p w14:paraId="5895C7C7" w14:textId="77777777" w:rsidR="004F6ECE" w:rsidRPr="00DF713E" w:rsidRDefault="004F6ECE" w:rsidP="00940F19">
            <w:pPr>
              <w:rPr>
                <w:sz w:val="16"/>
                <w:szCs w:val="16"/>
              </w:rPr>
            </w:pPr>
          </w:p>
        </w:tc>
      </w:tr>
      <w:tr w:rsidR="004F6ECE" w:rsidRPr="008F6547" w14:paraId="2044BE33" w14:textId="77777777" w:rsidTr="004F6ECE">
        <w:trPr>
          <w:trHeight w:val="283"/>
        </w:trPr>
        <w:tc>
          <w:tcPr>
            <w:tcW w:w="4989" w:type="dxa"/>
            <w:gridSpan w:val="2"/>
            <w:noWrap/>
            <w:tcMar>
              <w:left w:w="28" w:type="dxa"/>
            </w:tcMar>
          </w:tcPr>
          <w:p w14:paraId="6D19BCEE" w14:textId="77777777" w:rsidR="004F6ECE" w:rsidRPr="00DF713E" w:rsidRDefault="004F6ECE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0F71EAAE" w14:textId="77777777" w:rsidR="004F6ECE" w:rsidRPr="00DF713E" w:rsidRDefault="004F6ECE" w:rsidP="00940F19">
            <w:pPr>
              <w:rPr>
                <w:sz w:val="16"/>
                <w:szCs w:val="16"/>
              </w:rPr>
            </w:pPr>
          </w:p>
        </w:tc>
      </w:tr>
      <w:tr w:rsidR="004F6ECE" w:rsidRPr="008F6547" w14:paraId="0FA2CAA7" w14:textId="77777777" w:rsidTr="004F6ECE">
        <w:trPr>
          <w:trHeight w:val="283"/>
        </w:trPr>
        <w:tc>
          <w:tcPr>
            <w:tcW w:w="4989" w:type="dxa"/>
            <w:gridSpan w:val="2"/>
            <w:noWrap/>
            <w:tcMar>
              <w:left w:w="28" w:type="dxa"/>
            </w:tcMar>
          </w:tcPr>
          <w:p w14:paraId="08416BB8" w14:textId="77777777" w:rsidR="004F6ECE" w:rsidRPr="00DF713E" w:rsidRDefault="004F6ECE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50CE265E" w14:textId="77777777" w:rsidR="004F6ECE" w:rsidRPr="00DF713E" w:rsidRDefault="004F6ECE" w:rsidP="00940F19">
            <w:pPr>
              <w:rPr>
                <w:sz w:val="16"/>
                <w:szCs w:val="16"/>
              </w:rPr>
            </w:pPr>
          </w:p>
        </w:tc>
      </w:tr>
      <w:tr w:rsidR="004F6ECE" w:rsidRPr="008F6547" w14:paraId="69B08BF5" w14:textId="77777777" w:rsidTr="004F6ECE">
        <w:trPr>
          <w:trHeight w:val="283"/>
        </w:trPr>
        <w:tc>
          <w:tcPr>
            <w:tcW w:w="4989" w:type="dxa"/>
            <w:gridSpan w:val="2"/>
            <w:noWrap/>
            <w:tcMar>
              <w:left w:w="28" w:type="dxa"/>
            </w:tcMar>
          </w:tcPr>
          <w:p w14:paraId="73452EB9" w14:textId="77777777" w:rsidR="004F6ECE" w:rsidRPr="00DF713E" w:rsidRDefault="004F6ECE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401E690A" w14:textId="77777777" w:rsidR="004F6ECE" w:rsidRPr="00DF713E" w:rsidRDefault="004F6ECE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14:paraId="6190A332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34F6225A" w14:textId="77777777" w:rsidR="0013068A" w:rsidRPr="008F6547" w:rsidRDefault="0013068A" w:rsidP="0013068A"/>
        </w:tc>
      </w:tr>
      <w:tr w:rsidR="00597968" w:rsidRPr="008F6547" w14:paraId="7905ACE6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04D1A077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B23AA5" w:rsidRPr="008F6547" w14:paraId="1045CE04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69C6F22E" w14:textId="77777777" w:rsidR="00B23AA5" w:rsidRPr="00E211C6" w:rsidRDefault="00B23AA5" w:rsidP="0020325F">
            <w:pPr>
              <w:rPr>
                <w:sz w:val="16"/>
                <w:szCs w:val="16"/>
              </w:rPr>
            </w:pPr>
          </w:p>
        </w:tc>
      </w:tr>
      <w:tr w:rsidR="00B23AA5" w:rsidRPr="008F6547" w14:paraId="6DAFCDE9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60FD3A3B" w14:textId="397CDA5B" w:rsidR="00B23AA5" w:rsidRPr="008F6547" w:rsidRDefault="00B23AA5" w:rsidP="00940F19">
            <w:r>
              <w:rPr>
                <w:bCs/>
                <w:iCs/>
              </w:rPr>
              <w:t xml:space="preserve">Bezeichnung der </w:t>
            </w:r>
            <w:r w:rsidR="0044406E">
              <w:rPr>
                <w:bCs/>
                <w:iCs/>
              </w:rPr>
              <w:t>(Bau-)Leistung</w:t>
            </w:r>
            <w:r>
              <w:rPr>
                <w:bCs/>
                <w:iCs/>
              </w:rPr>
              <w:t>:</w:t>
            </w:r>
          </w:p>
        </w:tc>
      </w:tr>
      <w:tr w:rsidR="00B23AA5" w:rsidRPr="008F6547" w14:paraId="7248494E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0C7B53BE" w14:textId="77777777" w:rsidR="00B23AA5" w:rsidRPr="008F6547" w:rsidRDefault="00B23AA5" w:rsidP="00940F19"/>
        </w:tc>
      </w:tr>
      <w:tr w:rsidR="00B23AA5" w:rsidRPr="00597968" w14:paraId="24CE0144" w14:textId="77777777" w:rsidTr="001A1F4A">
        <w:trPr>
          <w:trHeight w:val="284"/>
        </w:trPr>
        <w:tc>
          <w:tcPr>
            <w:tcW w:w="2007" w:type="dxa"/>
            <w:noWrap/>
            <w:tcMar>
              <w:left w:w="28" w:type="dxa"/>
            </w:tcMar>
            <w:vAlign w:val="center"/>
          </w:tcPr>
          <w:p w14:paraId="5A3138C2" w14:textId="77777777" w:rsidR="00B23AA5" w:rsidRPr="00597968" w:rsidRDefault="00B23AA5" w:rsidP="004E122C">
            <w:pPr>
              <w:rPr>
                <w:sz w:val="16"/>
                <w:szCs w:val="16"/>
              </w:rPr>
            </w:pPr>
            <w:r w:rsidRPr="00BB0E25">
              <w:rPr>
                <w:sz w:val="16"/>
                <w:szCs w:val="16"/>
              </w:rPr>
              <w:t>Maßnahmennummer</w:t>
            </w:r>
          </w:p>
        </w:tc>
        <w:tc>
          <w:tcPr>
            <w:tcW w:w="7660" w:type="dxa"/>
            <w:gridSpan w:val="3"/>
            <w:noWrap/>
            <w:vAlign w:val="center"/>
          </w:tcPr>
          <w:p w14:paraId="2D5B5B65" w14:textId="13E59053" w:rsidR="00B23AA5" w:rsidRPr="00597968" w:rsidRDefault="0044406E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(Bau-)M</w:t>
            </w:r>
            <w:r w:rsidR="00A57D51">
              <w:rPr>
                <w:sz w:val="16"/>
                <w:szCs w:val="16"/>
              </w:rPr>
              <w:t>aßnahme</w:t>
            </w:r>
          </w:p>
        </w:tc>
      </w:tr>
      <w:tr w:rsidR="00B23AA5" w:rsidRPr="008F6547" w14:paraId="2476C97B" w14:textId="77777777" w:rsidTr="001A1F4A">
        <w:trPr>
          <w:trHeight w:val="284"/>
        </w:trPr>
        <w:tc>
          <w:tcPr>
            <w:tcW w:w="2007" w:type="dxa"/>
            <w:tcBorders>
              <w:bottom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0E1363CD" w14:textId="77777777" w:rsidR="00B23AA5" w:rsidRPr="008B35BD" w:rsidRDefault="00B23AA5" w:rsidP="00940F19"/>
        </w:tc>
        <w:tc>
          <w:tcPr>
            <w:tcW w:w="7660" w:type="dxa"/>
            <w:gridSpan w:val="3"/>
            <w:tcBorders>
              <w:bottom w:val="single" w:sz="4" w:space="0" w:color="auto"/>
            </w:tcBorders>
            <w:vAlign w:val="center"/>
          </w:tcPr>
          <w:p w14:paraId="18E857A3" w14:textId="21E08BC1" w:rsidR="00B23AA5" w:rsidRPr="008B35BD" w:rsidRDefault="001A1F4A" w:rsidP="001A1F4A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</w:rPr>
            </w:pPr>
            <w:r w:rsidRPr="008B35BD">
              <w:rPr>
                <w:rFonts w:cs="Arial"/>
              </w:rPr>
              <w:t>Rahmenvereinbarung - Winterdienstleistungen Parkplatz Markt Südseite</w:t>
            </w:r>
          </w:p>
        </w:tc>
      </w:tr>
      <w:tr w:rsidR="00B23AA5" w:rsidRPr="00597968" w14:paraId="05C89474" w14:textId="77777777" w:rsidTr="001A1F4A">
        <w:trPr>
          <w:trHeight w:val="340"/>
        </w:trPr>
        <w:tc>
          <w:tcPr>
            <w:tcW w:w="2007" w:type="dxa"/>
            <w:tcBorders>
              <w:top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D169927" w14:textId="77777777" w:rsidR="00B23AA5" w:rsidRPr="008B35BD" w:rsidRDefault="00B23AA5" w:rsidP="004E122C">
            <w:pPr>
              <w:rPr>
                <w:sz w:val="16"/>
                <w:szCs w:val="16"/>
              </w:rPr>
            </w:pPr>
            <w:r w:rsidRPr="008B35BD">
              <w:rPr>
                <w:sz w:val="16"/>
                <w:szCs w:val="16"/>
              </w:rPr>
              <w:t>Vergabenummer</w:t>
            </w:r>
          </w:p>
        </w:tc>
        <w:tc>
          <w:tcPr>
            <w:tcW w:w="7660" w:type="dxa"/>
            <w:gridSpan w:val="3"/>
            <w:tcBorders>
              <w:top w:val="single" w:sz="4" w:space="0" w:color="auto"/>
            </w:tcBorders>
            <w:noWrap/>
            <w:vAlign w:val="center"/>
          </w:tcPr>
          <w:p w14:paraId="26FE5326" w14:textId="77777777" w:rsidR="00B23AA5" w:rsidRPr="008B35BD" w:rsidRDefault="00B23AA5" w:rsidP="00940F19">
            <w:pPr>
              <w:rPr>
                <w:sz w:val="16"/>
                <w:szCs w:val="16"/>
              </w:rPr>
            </w:pPr>
            <w:r w:rsidRPr="008B35BD">
              <w:rPr>
                <w:sz w:val="16"/>
                <w:szCs w:val="16"/>
              </w:rPr>
              <w:t>Leistung</w:t>
            </w:r>
          </w:p>
        </w:tc>
      </w:tr>
      <w:tr w:rsidR="00B23AA5" w:rsidRPr="008F6547" w14:paraId="07865F43" w14:textId="77777777" w:rsidTr="001A1F4A">
        <w:trPr>
          <w:trHeight w:val="284"/>
        </w:trPr>
        <w:tc>
          <w:tcPr>
            <w:tcW w:w="2007" w:type="dxa"/>
            <w:tcBorders>
              <w:bottom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7AF3C9BA" w14:textId="1575489D" w:rsidR="00B23AA5" w:rsidRPr="008B35BD" w:rsidRDefault="001A1F4A" w:rsidP="00940F19">
            <w:r w:rsidRPr="008B35BD">
              <w:rPr>
                <w:rFonts w:cs="Arial"/>
              </w:rPr>
              <w:t>90.4/202</w:t>
            </w:r>
            <w:r w:rsidR="00C45956">
              <w:rPr>
                <w:rFonts w:cs="Arial"/>
              </w:rPr>
              <w:t>6</w:t>
            </w:r>
            <w:r w:rsidRPr="008B35BD">
              <w:rPr>
                <w:rFonts w:cs="Arial"/>
              </w:rPr>
              <w:t>/WDPPMarktSüd/UVgO-öA</w:t>
            </w:r>
          </w:p>
        </w:tc>
        <w:tc>
          <w:tcPr>
            <w:tcW w:w="7660" w:type="dxa"/>
            <w:gridSpan w:val="3"/>
            <w:tcBorders>
              <w:bottom w:val="single" w:sz="4" w:space="0" w:color="auto"/>
            </w:tcBorders>
            <w:vAlign w:val="center"/>
          </w:tcPr>
          <w:p w14:paraId="758EEF7C" w14:textId="7EE8A009" w:rsidR="00B23AA5" w:rsidRPr="008B35BD" w:rsidRDefault="001A1F4A" w:rsidP="00940F19">
            <w:r w:rsidRPr="008B35BD">
              <w:t>Dienstleistung</w:t>
            </w:r>
          </w:p>
        </w:tc>
      </w:tr>
    </w:tbl>
    <w:p w14:paraId="49014084" w14:textId="77777777" w:rsidR="001C60F2" w:rsidRDefault="001C60F2" w:rsidP="00046C8E"/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54"/>
        <w:gridCol w:w="1417"/>
        <w:gridCol w:w="7796"/>
      </w:tblGrid>
      <w:tr w:rsidR="005C0A13" w:rsidRPr="001C60F2" w14:paraId="4C801669" w14:textId="77777777" w:rsidTr="005858F9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center"/>
          </w:tcPr>
          <w:p w14:paraId="5014E41D" w14:textId="77777777" w:rsidR="005C0A13" w:rsidRDefault="005C0A13" w:rsidP="00180A35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0" w:name="_Ref498924895"/>
            <w:r>
              <w:rPr>
                <w:rStyle w:val="Funotenzeichen"/>
                <w:b w:val="0"/>
              </w:rPr>
              <w:footnoteReference w:id="1"/>
            </w:r>
            <w:bookmarkEnd w:id="0"/>
            <w:r>
              <w:rPr>
                <w:b/>
                <w:bCs/>
              </w:rPr>
              <w:t>, die Vertragsbestandteil werden</w:t>
            </w:r>
          </w:p>
        </w:tc>
      </w:tr>
      <w:tr w:rsidR="0044406E" w:rsidRPr="001C60F2" w14:paraId="1DDE2C0A" w14:textId="77777777" w:rsidTr="004474D5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8E886DE" w14:textId="2BD6D2FD" w:rsidR="0044406E" w:rsidRPr="00597968" w:rsidRDefault="0044406E" w:rsidP="0044406E">
            <w:pPr>
              <w:jc w:val="left"/>
            </w:pPr>
          </w:p>
        </w:tc>
        <w:tc>
          <w:tcPr>
            <w:tcW w:w="1417" w:type="dxa"/>
            <w:vAlign w:val="center"/>
          </w:tcPr>
          <w:p w14:paraId="3B8AF2DA" w14:textId="77777777" w:rsidR="0044406E" w:rsidRPr="00597968" w:rsidRDefault="0044406E" w:rsidP="0044406E">
            <w:pPr>
              <w:jc w:val="left"/>
            </w:pPr>
          </w:p>
        </w:tc>
        <w:tc>
          <w:tcPr>
            <w:tcW w:w="7796" w:type="dxa"/>
            <w:vAlign w:val="center"/>
          </w:tcPr>
          <w:p w14:paraId="5C9366DE" w14:textId="74B7020E" w:rsidR="0044406E" w:rsidRPr="00597968" w:rsidRDefault="0044406E" w:rsidP="0044406E">
            <w:pPr>
              <w:jc w:val="left"/>
            </w:pPr>
          </w:p>
        </w:tc>
      </w:tr>
      <w:tr w:rsidR="0044406E" w:rsidRPr="001C60F2" w14:paraId="44FABF68" w14:textId="77777777" w:rsidTr="004474D5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F4C49DB" w14:textId="6B05D2D3" w:rsidR="0044406E" w:rsidRPr="00597968" w:rsidRDefault="001A1F4A" w:rsidP="0044406E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C45956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vAlign w:val="center"/>
          </w:tcPr>
          <w:p w14:paraId="5CBA48AC" w14:textId="24BE78AA" w:rsidR="0044406E" w:rsidRPr="00D425A1" w:rsidRDefault="0044406E" w:rsidP="0044406E">
            <w:pPr>
              <w:jc w:val="left"/>
            </w:pPr>
          </w:p>
        </w:tc>
        <w:tc>
          <w:tcPr>
            <w:tcW w:w="7796" w:type="dxa"/>
            <w:vAlign w:val="center"/>
          </w:tcPr>
          <w:p w14:paraId="7182E0E6" w14:textId="256E81E8" w:rsidR="0044406E" w:rsidRPr="00D425A1" w:rsidRDefault="001A1F4A" w:rsidP="0044406E">
            <w:pPr>
              <w:jc w:val="left"/>
            </w:pPr>
            <w:r>
              <w:t>Preisblatt</w:t>
            </w:r>
            <w:r w:rsidR="0044406E">
              <w:t xml:space="preserve"> </w:t>
            </w:r>
          </w:p>
        </w:tc>
      </w:tr>
      <w:tr w:rsidR="0044406E" w:rsidRPr="001C60F2" w14:paraId="0394B7A4" w14:textId="77777777" w:rsidTr="004474D5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28DC954" w14:textId="1F9EDBAC" w:rsidR="0044406E" w:rsidRPr="00597968" w:rsidRDefault="0044406E" w:rsidP="0044406E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566B1">
              <w:instrText xml:space="preserve"> FORMCHECKBOX </w:instrText>
            </w:r>
            <w:r w:rsidR="00C45956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vAlign w:val="center"/>
          </w:tcPr>
          <w:p w14:paraId="74717F78" w14:textId="330B432E" w:rsidR="0044406E" w:rsidRPr="00D425A1" w:rsidRDefault="0044406E" w:rsidP="0044406E">
            <w:pPr>
              <w:jc w:val="left"/>
            </w:pPr>
            <w:r>
              <w:t>233</w:t>
            </w:r>
          </w:p>
        </w:tc>
        <w:tc>
          <w:tcPr>
            <w:tcW w:w="7796" w:type="dxa"/>
            <w:vAlign w:val="center"/>
          </w:tcPr>
          <w:p w14:paraId="41340446" w14:textId="404F39B7" w:rsidR="0044406E" w:rsidRPr="00597968" w:rsidRDefault="0044406E" w:rsidP="0044406E">
            <w:pPr>
              <w:jc w:val="left"/>
            </w:pPr>
            <w:r w:rsidRPr="00DC2799">
              <w:t>Nachunternehmerleistungen</w:t>
            </w:r>
          </w:p>
        </w:tc>
      </w:tr>
      <w:tr w:rsidR="0044406E" w:rsidRPr="001C60F2" w14:paraId="251D7A3A" w14:textId="77777777" w:rsidTr="004474D5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B55C99E" w14:textId="7461B63A" w:rsidR="0044406E" w:rsidRPr="005C27BD" w:rsidRDefault="0044406E" w:rsidP="0044406E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566B1">
              <w:instrText xml:space="preserve"> FORMCHECKBOX </w:instrText>
            </w:r>
            <w:r w:rsidR="00C45956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vAlign w:val="center"/>
          </w:tcPr>
          <w:p w14:paraId="2524B7B3" w14:textId="76F8B1E6" w:rsidR="0044406E" w:rsidRPr="00D425A1" w:rsidRDefault="0044406E" w:rsidP="0044406E">
            <w:pPr>
              <w:jc w:val="left"/>
            </w:pPr>
            <w:r>
              <w:t>234</w:t>
            </w:r>
          </w:p>
        </w:tc>
        <w:tc>
          <w:tcPr>
            <w:tcW w:w="7796" w:type="dxa"/>
            <w:vAlign w:val="center"/>
          </w:tcPr>
          <w:p w14:paraId="0CA806E7" w14:textId="1644E35E" w:rsidR="0044406E" w:rsidRPr="00597968" w:rsidRDefault="0044406E" w:rsidP="0044406E">
            <w:pPr>
              <w:jc w:val="left"/>
            </w:pPr>
            <w:r w:rsidRPr="00DC2799">
              <w:t>Erklärung Bieter-/Arbeitsgemeinschaft</w:t>
            </w:r>
          </w:p>
        </w:tc>
      </w:tr>
      <w:tr w:rsidR="0044406E" w:rsidRPr="001C60F2" w14:paraId="1970E6B2" w14:textId="77777777" w:rsidTr="004474D5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6E6C049" w14:textId="231823A7" w:rsidR="0044406E" w:rsidRPr="00597968" w:rsidRDefault="0044406E" w:rsidP="0044406E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566B1">
              <w:instrText xml:space="preserve"> FORMCHECKBOX </w:instrText>
            </w:r>
            <w:r w:rsidR="00C45956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vAlign w:val="center"/>
          </w:tcPr>
          <w:p w14:paraId="0D6B99B9" w14:textId="0F751B60" w:rsidR="0044406E" w:rsidRPr="00D425A1" w:rsidRDefault="0044406E" w:rsidP="0044406E">
            <w:pPr>
              <w:jc w:val="left"/>
            </w:pPr>
            <w:r>
              <w:t>235</w:t>
            </w:r>
          </w:p>
        </w:tc>
        <w:tc>
          <w:tcPr>
            <w:tcW w:w="7796" w:type="dxa"/>
            <w:vAlign w:val="center"/>
          </w:tcPr>
          <w:p w14:paraId="73F50294" w14:textId="349B1070" w:rsidR="0044406E" w:rsidRPr="00597968" w:rsidRDefault="0044406E" w:rsidP="0044406E">
            <w:pPr>
              <w:jc w:val="left"/>
            </w:pPr>
            <w:r w:rsidRPr="00DC2799">
              <w:rPr>
                <w:rFonts w:cs="Arial"/>
              </w:rPr>
              <w:t>Verzeichnis der Leistungen / Kapazitäten anderer Unternehmen</w:t>
            </w:r>
          </w:p>
        </w:tc>
      </w:tr>
      <w:tr w:rsidR="0044406E" w:rsidRPr="001C60F2" w14:paraId="23C0CB4D" w14:textId="77777777" w:rsidTr="004474D5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B4F091E" w14:textId="7D84C17B" w:rsidR="0044406E" w:rsidRPr="00597968" w:rsidRDefault="001A1F4A" w:rsidP="0044406E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C45956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vAlign w:val="center"/>
          </w:tcPr>
          <w:p w14:paraId="421D7E31" w14:textId="3FAAE1AD" w:rsidR="0044406E" w:rsidRPr="00D425A1" w:rsidRDefault="0044406E" w:rsidP="0044406E">
            <w:pPr>
              <w:jc w:val="left"/>
            </w:pPr>
            <w:r>
              <w:t>Anlage 1</w:t>
            </w:r>
          </w:p>
        </w:tc>
        <w:tc>
          <w:tcPr>
            <w:tcW w:w="7796" w:type="dxa"/>
            <w:vAlign w:val="center"/>
          </w:tcPr>
          <w:p w14:paraId="007F03C8" w14:textId="3C6799F1" w:rsidR="0044406E" w:rsidRPr="00597968" w:rsidRDefault="0044406E" w:rsidP="0044406E">
            <w:pPr>
              <w:jc w:val="left"/>
            </w:pPr>
            <w:r w:rsidRPr="00DC2799">
              <w:rPr>
                <w:rFonts w:cs="Arial"/>
              </w:rPr>
              <w:t>Erklärung zur Tariftreue, Mindeststundenentgelt und Entgeltgleichheit</w:t>
            </w:r>
          </w:p>
        </w:tc>
      </w:tr>
      <w:tr w:rsidR="00125F77" w:rsidRPr="001C60F2" w14:paraId="7D9AD51E" w14:textId="77777777" w:rsidTr="004474D5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FE2F28A" w14:textId="77777777" w:rsidR="00125F77" w:rsidRPr="005C27BD" w:rsidRDefault="00125F77" w:rsidP="005D1105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C45956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vAlign w:val="center"/>
          </w:tcPr>
          <w:p w14:paraId="607F6263" w14:textId="77777777" w:rsidR="00125F77" w:rsidRPr="00D425A1" w:rsidRDefault="00125F77" w:rsidP="005D1105">
            <w:pPr>
              <w:jc w:val="left"/>
            </w:pPr>
          </w:p>
        </w:tc>
        <w:tc>
          <w:tcPr>
            <w:tcW w:w="7796" w:type="dxa"/>
            <w:vAlign w:val="center"/>
          </w:tcPr>
          <w:p w14:paraId="11EE4A08" w14:textId="77777777" w:rsidR="00125F77" w:rsidRPr="00597968" w:rsidRDefault="00125F77" w:rsidP="005D1105">
            <w:pPr>
              <w:jc w:val="left"/>
            </w:pPr>
          </w:p>
        </w:tc>
      </w:tr>
      <w:tr w:rsidR="001A1F4A" w:rsidRPr="001C60F2" w14:paraId="0D04703A" w14:textId="77777777" w:rsidTr="004474D5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5CA0B3F8" w14:textId="77777777" w:rsidR="001A1F4A" w:rsidRPr="005C27BD" w:rsidRDefault="001A1F4A" w:rsidP="005D1105">
            <w:pPr>
              <w:jc w:val="left"/>
            </w:pPr>
          </w:p>
        </w:tc>
        <w:tc>
          <w:tcPr>
            <w:tcW w:w="1417" w:type="dxa"/>
            <w:vAlign w:val="center"/>
          </w:tcPr>
          <w:p w14:paraId="1C251F04" w14:textId="77777777" w:rsidR="001A1F4A" w:rsidRPr="00D425A1" w:rsidRDefault="001A1F4A" w:rsidP="005D1105">
            <w:pPr>
              <w:jc w:val="left"/>
            </w:pPr>
          </w:p>
        </w:tc>
        <w:tc>
          <w:tcPr>
            <w:tcW w:w="7796" w:type="dxa"/>
            <w:vAlign w:val="center"/>
          </w:tcPr>
          <w:p w14:paraId="5723A1D6" w14:textId="77777777" w:rsidR="001A1F4A" w:rsidRPr="00597968" w:rsidRDefault="001A1F4A" w:rsidP="005D1105">
            <w:pPr>
              <w:jc w:val="left"/>
            </w:pPr>
          </w:p>
        </w:tc>
      </w:tr>
      <w:tr w:rsidR="005C0A13" w:rsidRPr="001C60F2" w14:paraId="5DB40F73" w14:textId="77777777" w:rsidTr="004D667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center"/>
          </w:tcPr>
          <w:p w14:paraId="523F33D3" w14:textId="3E5E24E2" w:rsidR="005C0A13" w:rsidRDefault="005C0A13" w:rsidP="00E93B47">
            <w:pPr>
              <w:jc w:val="left"/>
            </w:pPr>
            <w:r w:rsidRPr="00473D23">
              <w:rPr>
                <w:b/>
                <w:bCs/>
              </w:rPr>
              <w:t>Anlagen</w:t>
            </w:r>
            <w:r w:rsidR="00E93B47">
              <w:rPr>
                <w:rFonts w:ascii="Arial Fett" w:hAnsi="Arial Fett"/>
                <w:b/>
                <w:bCs/>
                <w:vertAlign w:val="superscript"/>
              </w:rPr>
              <w:fldChar w:fldCharType="begin"/>
            </w:r>
            <w:r w:rsidR="00E93B47">
              <w:rPr>
                <w:rFonts w:ascii="Arial Fett" w:hAnsi="Arial Fett"/>
                <w:b/>
                <w:bCs/>
                <w:vertAlign w:val="superscript"/>
              </w:rPr>
              <w:instrText xml:space="preserve"> NOTEREF _Ref498924895 \h </w:instrText>
            </w:r>
            <w:r w:rsidR="001A1F4A">
              <w:rPr>
                <w:rFonts w:ascii="Arial Fett" w:hAnsi="Arial Fett"/>
                <w:b/>
                <w:bCs/>
                <w:vertAlign w:val="superscript"/>
              </w:rPr>
              <w:instrText xml:space="preserve"> \* MERGEFORMAT </w:instrText>
            </w:r>
            <w:r w:rsidR="00E93B47">
              <w:rPr>
                <w:rFonts w:ascii="Arial Fett" w:hAnsi="Arial Fett"/>
                <w:b/>
                <w:bCs/>
                <w:vertAlign w:val="superscript"/>
              </w:rPr>
            </w:r>
            <w:r w:rsidR="00E93B47">
              <w:rPr>
                <w:rFonts w:ascii="Arial Fett" w:hAnsi="Arial Fett"/>
                <w:b/>
                <w:bCs/>
                <w:vertAlign w:val="superscript"/>
              </w:rPr>
              <w:fldChar w:fldCharType="separate"/>
            </w:r>
            <w:r w:rsidR="00E93B47">
              <w:rPr>
                <w:rFonts w:ascii="Arial Fett" w:hAnsi="Arial Fett"/>
                <w:b/>
                <w:bCs/>
                <w:vertAlign w:val="superscript"/>
              </w:rPr>
              <w:t>1</w:t>
            </w:r>
            <w:r w:rsidR="00E93B47">
              <w:rPr>
                <w:rFonts w:ascii="Arial Fett" w:hAnsi="Arial Fett"/>
                <w:b/>
                <w:bCs/>
                <w:vertAlign w:val="superscript"/>
              </w:rPr>
              <w:fldChar w:fldCharType="end"/>
            </w:r>
            <w:r>
              <w:rPr>
                <w:b/>
                <w:bCs/>
              </w:rPr>
              <w:t>, die der Angebotserläuterung dienen, ohne Vertragsbestandteil zu werden</w:t>
            </w:r>
          </w:p>
        </w:tc>
      </w:tr>
      <w:tr w:rsidR="001A1F4A" w:rsidRPr="001C60F2" w14:paraId="588866A7" w14:textId="77777777" w:rsidTr="004D667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center"/>
          </w:tcPr>
          <w:p w14:paraId="78C27ED3" w14:textId="77777777" w:rsidR="001A1F4A" w:rsidRPr="00473D23" w:rsidRDefault="001A1F4A" w:rsidP="00E93B47">
            <w:pPr>
              <w:jc w:val="left"/>
              <w:rPr>
                <w:b/>
                <w:bCs/>
              </w:rPr>
            </w:pPr>
          </w:p>
        </w:tc>
      </w:tr>
      <w:tr w:rsidR="001A1F4A" w:rsidRPr="001C60F2" w14:paraId="0EA6C82A" w14:textId="77777777" w:rsidTr="004474D5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5FC19AE6" w14:textId="5E488809" w:rsidR="001A1F4A" w:rsidRPr="00597968" w:rsidRDefault="001A1F4A" w:rsidP="001A1F4A">
            <w:pPr>
              <w:jc w:val="left"/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1" w:name="Vergart4_2110"/>
            <w:r>
              <w:instrText xml:space="preserve"> FORMCHECKBOX </w:instrText>
            </w:r>
            <w:r w:rsidR="00C45956">
              <w:fldChar w:fldCharType="separate"/>
            </w:r>
            <w:r>
              <w:fldChar w:fldCharType="end"/>
            </w:r>
            <w:bookmarkEnd w:id="1"/>
          </w:p>
        </w:tc>
        <w:tc>
          <w:tcPr>
            <w:tcW w:w="1417" w:type="dxa"/>
            <w:vAlign w:val="center"/>
          </w:tcPr>
          <w:p w14:paraId="21604784" w14:textId="0EA5502D" w:rsidR="001A1F4A" w:rsidRPr="00D425A1" w:rsidRDefault="001A1F4A" w:rsidP="001A1F4A">
            <w:pPr>
              <w:jc w:val="left"/>
            </w:pPr>
          </w:p>
        </w:tc>
        <w:tc>
          <w:tcPr>
            <w:tcW w:w="7796" w:type="dxa"/>
            <w:vAlign w:val="center"/>
          </w:tcPr>
          <w:p w14:paraId="05A46441" w14:textId="1F97AD2B" w:rsidR="001A1F4A" w:rsidRPr="00597968" w:rsidRDefault="001A1F4A" w:rsidP="001A1F4A">
            <w:pPr>
              <w:jc w:val="left"/>
            </w:pPr>
            <w:r w:rsidRPr="00DC2799">
              <w:t>Angebotsdeckblatt</w:t>
            </w:r>
          </w:p>
        </w:tc>
      </w:tr>
      <w:tr w:rsidR="001A1F4A" w:rsidRPr="001C60F2" w14:paraId="4BD1D86F" w14:textId="77777777" w:rsidTr="004474D5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341B5B8" w14:textId="60E5DCA0" w:rsidR="001A1F4A" w:rsidRPr="005C27BD" w:rsidRDefault="001A1F4A" w:rsidP="001A1F4A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C45956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vAlign w:val="center"/>
          </w:tcPr>
          <w:p w14:paraId="7AE5346C" w14:textId="6D4DD671" w:rsidR="001A1F4A" w:rsidRPr="00D425A1" w:rsidRDefault="001A1F4A" w:rsidP="001A1F4A">
            <w:pPr>
              <w:jc w:val="left"/>
            </w:pPr>
            <w:r w:rsidRPr="00D425A1">
              <w:t>124</w:t>
            </w:r>
            <w:r>
              <w:t>(_LD)</w:t>
            </w:r>
          </w:p>
        </w:tc>
        <w:tc>
          <w:tcPr>
            <w:tcW w:w="7796" w:type="dxa"/>
            <w:vAlign w:val="center"/>
          </w:tcPr>
          <w:p w14:paraId="4619189B" w14:textId="5E28919A" w:rsidR="001A1F4A" w:rsidRPr="00597968" w:rsidRDefault="001A1F4A" w:rsidP="001A1F4A">
            <w:pPr>
              <w:jc w:val="left"/>
            </w:pPr>
            <w:r w:rsidRPr="00597968">
              <w:t>Eigenerklärung zur Eignung</w:t>
            </w:r>
          </w:p>
        </w:tc>
      </w:tr>
      <w:tr w:rsidR="001A1F4A" w:rsidRPr="001C60F2" w14:paraId="6DFF552B" w14:textId="77777777" w:rsidTr="004474D5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96CF47C" w14:textId="44A5E694" w:rsidR="001A1F4A" w:rsidRPr="005C27BD" w:rsidRDefault="001A1F4A" w:rsidP="001A1F4A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C45956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vAlign w:val="center"/>
          </w:tcPr>
          <w:p w14:paraId="23EC1A61" w14:textId="77777777" w:rsidR="001A1F4A" w:rsidRPr="00D425A1" w:rsidRDefault="001A1F4A" w:rsidP="001A1F4A">
            <w:pPr>
              <w:jc w:val="left"/>
            </w:pPr>
          </w:p>
        </w:tc>
        <w:tc>
          <w:tcPr>
            <w:tcW w:w="7796" w:type="dxa"/>
            <w:vAlign w:val="center"/>
          </w:tcPr>
          <w:p w14:paraId="33BCD335" w14:textId="4CBBB79E" w:rsidR="001A1F4A" w:rsidRPr="00597968" w:rsidRDefault="001A1F4A" w:rsidP="001A1F4A">
            <w:pPr>
              <w:jc w:val="left"/>
            </w:pPr>
            <w:r>
              <w:t>Anlage zur Eigenerklärung zur Eignung - Berufsregister</w:t>
            </w:r>
          </w:p>
        </w:tc>
      </w:tr>
      <w:tr w:rsidR="001A1F4A" w:rsidRPr="001C60F2" w14:paraId="15E9F59B" w14:textId="77777777" w:rsidTr="004474D5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F59AFBA" w14:textId="77777777" w:rsidR="001A1F4A" w:rsidRPr="005C27BD" w:rsidRDefault="001A1F4A" w:rsidP="001A1F4A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C45956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vAlign w:val="center"/>
          </w:tcPr>
          <w:p w14:paraId="1EB73C74" w14:textId="77777777" w:rsidR="001A1F4A" w:rsidRPr="00D425A1" w:rsidRDefault="001A1F4A" w:rsidP="001A1F4A">
            <w:pPr>
              <w:jc w:val="left"/>
            </w:pPr>
          </w:p>
        </w:tc>
        <w:tc>
          <w:tcPr>
            <w:tcW w:w="7796" w:type="dxa"/>
            <w:vAlign w:val="center"/>
          </w:tcPr>
          <w:p w14:paraId="7696E55C" w14:textId="77777777" w:rsidR="001A1F4A" w:rsidRPr="00597968" w:rsidRDefault="001A1F4A" w:rsidP="001A1F4A">
            <w:pPr>
              <w:jc w:val="left"/>
            </w:pPr>
            <w:r>
              <w:t>Einheitliche Europäische Eigenerklärung</w:t>
            </w:r>
          </w:p>
        </w:tc>
      </w:tr>
      <w:tr w:rsidR="001A1F4A" w:rsidRPr="001C60F2" w14:paraId="1017ED9A" w14:textId="77777777" w:rsidTr="004474D5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4B800676" w14:textId="688FEC67" w:rsidR="001A1F4A" w:rsidRPr="00597968" w:rsidRDefault="001A1F4A" w:rsidP="001A1F4A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C45956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vAlign w:val="center"/>
          </w:tcPr>
          <w:p w14:paraId="0984BDD4" w14:textId="00596FC1" w:rsidR="001A1F4A" w:rsidRPr="00D425A1" w:rsidRDefault="001A1F4A" w:rsidP="001A1F4A">
            <w:pPr>
              <w:jc w:val="left"/>
            </w:pPr>
          </w:p>
        </w:tc>
        <w:tc>
          <w:tcPr>
            <w:tcW w:w="7796" w:type="dxa"/>
            <w:vAlign w:val="center"/>
          </w:tcPr>
          <w:p w14:paraId="44732324" w14:textId="660839C5" w:rsidR="001A1F4A" w:rsidRPr="00597968" w:rsidRDefault="001A1F4A" w:rsidP="001A1F4A">
            <w:pPr>
              <w:jc w:val="left"/>
            </w:pPr>
            <w:r>
              <w:rPr>
                <w:rFonts w:cs="Arial"/>
              </w:rPr>
              <w:t>Bewerbererklärung</w:t>
            </w:r>
          </w:p>
        </w:tc>
      </w:tr>
      <w:tr w:rsidR="001A1F4A" w:rsidRPr="001C60F2" w14:paraId="42F84A0F" w14:textId="77777777" w:rsidTr="004474D5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102F867" w14:textId="77777777" w:rsidR="001A1F4A" w:rsidRPr="00410951" w:rsidRDefault="001A1F4A" w:rsidP="001A1F4A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C45956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noWrap/>
            <w:vAlign w:val="center"/>
          </w:tcPr>
          <w:p w14:paraId="6A003785" w14:textId="68F65BDB" w:rsidR="001A1F4A" w:rsidRPr="00597968" w:rsidRDefault="001A1F4A" w:rsidP="001A1F4A">
            <w:pPr>
              <w:jc w:val="left"/>
            </w:pPr>
            <w:r>
              <w:t>221 oder 222</w:t>
            </w:r>
          </w:p>
        </w:tc>
        <w:tc>
          <w:tcPr>
            <w:tcW w:w="7796" w:type="dxa"/>
            <w:vAlign w:val="center"/>
          </w:tcPr>
          <w:p w14:paraId="255EDAB0" w14:textId="4E2ED2C0" w:rsidR="001A1F4A" w:rsidRPr="00597968" w:rsidRDefault="001A1F4A" w:rsidP="001A1F4A">
            <w:pPr>
              <w:jc w:val="left"/>
            </w:pPr>
            <w:r>
              <w:t xml:space="preserve">Angaben zur Preisermittlung </w:t>
            </w:r>
          </w:p>
        </w:tc>
      </w:tr>
      <w:tr w:rsidR="001A1F4A" w:rsidRPr="001C60F2" w14:paraId="1E26C91E" w14:textId="77777777" w:rsidTr="004474D5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4A3DFD29" w14:textId="77777777" w:rsidR="001A1F4A" w:rsidRPr="005C27BD" w:rsidRDefault="001A1F4A" w:rsidP="001A1F4A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C45956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noWrap/>
            <w:vAlign w:val="center"/>
          </w:tcPr>
          <w:p w14:paraId="4725F452" w14:textId="77777777" w:rsidR="001A1F4A" w:rsidRPr="005C27BD" w:rsidDel="00042CAA" w:rsidRDefault="001A1F4A" w:rsidP="001A1F4A">
            <w:pPr>
              <w:jc w:val="left"/>
            </w:pPr>
          </w:p>
        </w:tc>
        <w:tc>
          <w:tcPr>
            <w:tcW w:w="7796" w:type="dxa"/>
            <w:vAlign w:val="center"/>
          </w:tcPr>
          <w:p w14:paraId="161AD33F" w14:textId="77777777" w:rsidR="001A1F4A" w:rsidRPr="00597968" w:rsidRDefault="001A1F4A" w:rsidP="001A1F4A">
            <w:pPr>
              <w:jc w:val="left"/>
            </w:pPr>
          </w:p>
        </w:tc>
      </w:tr>
    </w:tbl>
    <w:p w14:paraId="33D1A291" w14:textId="77777777" w:rsidR="00125F77" w:rsidRDefault="00125F77">
      <w:r>
        <w:rPr>
          <w:b/>
          <w:bCs/>
        </w:rPr>
        <w:br w:type="page"/>
      </w: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81"/>
        <w:gridCol w:w="14"/>
        <w:gridCol w:w="567"/>
        <w:gridCol w:w="851"/>
        <w:gridCol w:w="3499"/>
        <w:gridCol w:w="1320"/>
        <w:gridCol w:w="187"/>
        <w:gridCol w:w="1656"/>
        <w:gridCol w:w="992"/>
      </w:tblGrid>
      <w:tr w:rsidR="00CA36E9" w:rsidRPr="001C60F2" w14:paraId="68C3E7AD" w14:textId="77777777" w:rsidTr="00125F77">
        <w:trPr>
          <w:trHeight w:val="397"/>
        </w:trPr>
        <w:tc>
          <w:tcPr>
            <w:tcW w:w="9667" w:type="dxa"/>
            <w:gridSpan w:val="9"/>
            <w:noWrap/>
            <w:tcMar>
              <w:left w:w="28" w:type="dxa"/>
            </w:tcMar>
          </w:tcPr>
          <w:p w14:paraId="0C566095" w14:textId="77777777" w:rsidR="00CA36E9" w:rsidRPr="00410951" w:rsidRDefault="00CA36E9" w:rsidP="0044406E">
            <w:pPr>
              <w:pStyle w:val="berschrift1"/>
            </w:pPr>
            <w:r>
              <w:lastRenderedPageBreak/>
              <w:t xml:space="preserve">Ich/Wir biete(n) die Ausführung der oben genannten Leistung zu den von mir/uns eingesetzten Preisen an. </w:t>
            </w:r>
            <w:r>
              <w:br/>
              <w:t>An mein/unser Angebot halte(n) ich/wir mich/uns bis zum Ablauf der Bindefrist gebunden.</w:t>
            </w:r>
          </w:p>
        </w:tc>
      </w:tr>
      <w:tr w:rsidR="00CA36E9" w:rsidRPr="0089492C" w14:paraId="7B8E3E76" w14:textId="77777777" w:rsidTr="00125F77">
        <w:trPr>
          <w:trHeight w:hRule="exact" w:val="113"/>
        </w:trPr>
        <w:tc>
          <w:tcPr>
            <w:tcW w:w="9667" w:type="dxa"/>
            <w:gridSpan w:val="9"/>
            <w:noWrap/>
            <w:tcMar>
              <w:left w:w="28" w:type="dxa"/>
            </w:tcMar>
            <w:vAlign w:val="center"/>
          </w:tcPr>
          <w:p w14:paraId="3E9BD6DA" w14:textId="77777777" w:rsidR="00CA36E9" w:rsidRPr="0089492C" w:rsidRDefault="00CA36E9" w:rsidP="001C60F2"/>
        </w:tc>
      </w:tr>
      <w:tr w:rsidR="00CA36E9" w:rsidRPr="001C60F2" w14:paraId="5404C06D" w14:textId="77777777" w:rsidTr="00125F77">
        <w:trPr>
          <w:trHeight w:val="284"/>
        </w:trPr>
        <w:tc>
          <w:tcPr>
            <w:tcW w:w="6832" w:type="dxa"/>
            <w:gridSpan w:val="6"/>
            <w:noWrap/>
            <w:tcMar>
              <w:left w:w="28" w:type="dxa"/>
            </w:tcMar>
          </w:tcPr>
          <w:p w14:paraId="1AFF29D5" w14:textId="77777777" w:rsidR="00CA36E9" w:rsidRPr="00410951" w:rsidRDefault="00CA36E9" w:rsidP="0044406E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A70976" w:rsidRPr="00597968">
              <w:t>beträgt</w:t>
            </w:r>
            <w:r w:rsidR="00A70976">
              <w:t xml:space="preserve"> </w:t>
            </w:r>
            <w:r>
              <w:t>einschl. Umsatzsteuer</w:t>
            </w:r>
          </w:p>
        </w:tc>
        <w:tc>
          <w:tcPr>
            <w:tcW w:w="1843" w:type="dxa"/>
            <w:gridSpan w:val="2"/>
            <w:tcBorders>
              <w:bottom w:val="single" w:sz="4" w:space="0" w:color="808080"/>
            </w:tcBorders>
            <w:vAlign w:val="bottom"/>
          </w:tcPr>
          <w:p w14:paraId="49F498AF" w14:textId="77777777" w:rsidR="00CA36E9" w:rsidRPr="00410951" w:rsidRDefault="00CA36E9" w:rsidP="00DD6287">
            <w:pPr>
              <w:jc w:val="left"/>
              <w:rPr>
                <w:b/>
              </w:rPr>
            </w:pPr>
          </w:p>
        </w:tc>
        <w:tc>
          <w:tcPr>
            <w:tcW w:w="992" w:type="dxa"/>
            <w:vAlign w:val="bottom"/>
          </w:tcPr>
          <w:p w14:paraId="47925647" w14:textId="77777777" w:rsidR="00CA36E9" w:rsidRPr="00410951" w:rsidRDefault="00125F77" w:rsidP="00853F45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EE57E6" w:rsidRPr="001C60F2" w14:paraId="3D258392" w14:textId="77777777" w:rsidTr="0044406E">
        <w:trPr>
          <w:trHeight w:val="291"/>
        </w:trPr>
        <w:tc>
          <w:tcPr>
            <w:tcW w:w="7019" w:type="dxa"/>
            <w:gridSpan w:val="7"/>
            <w:noWrap/>
            <w:tcMar>
              <w:left w:w="28" w:type="dxa"/>
            </w:tcMar>
          </w:tcPr>
          <w:p w14:paraId="5556FF3F" w14:textId="77777777" w:rsidR="00EE57E6" w:rsidRPr="00597968" w:rsidRDefault="00EE57E6" w:rsidP="0044406E">
            <w:pPr>
              <w:pStyle w:val="berschrift1"/>
            </w:pPr>
            <w:r>
              <w:t>Anzahl der Nebenangebote</w:t>
            </w:r>
          </w:p>
        </w:tc>
        <w:tc>
          <w:tcPr>
            <w:tcW w:w="1656" w:type="dxa"/>
            <w:tcBorders>
              <w:bottom w:val="single" w:sz="4" w:space="0" w:color="808080"/>
            </w:tcBorders>
            <w:vAlign w:val="center"/>
          </w:tcPr>
          <w:p w14:paraId="058AF213" w14:textId="489F86EC" w:rsidR="00EE57E6" w:rsidRPr="0044406E" w:rsidRDefault="0044406E" w:rsidP="0044406E">
            <w:pPr>
              <w:jc w:val="left"/>
              <w:rPr>
                <w:b/>
                <w:sz w:val="16"/>
                <w:szCs w:val="16"/>
              </w:rPr>
            </w:pPr>
            <w:r w:rsidRPr="0044406E">
              <w:rPr>
                <w:b/>
                <w:sz w:val="16"/>
                <w:szCs w:val="16"/>
              </w:rPr>
              <w:t>Nicht zugelassen</w:t>
            </w:r>
          </w:p>
        </w:tc>
        <w:tc>
          <w:tcPr>
            <w:tcW w:w="992" w:type="dxa"/>
            <w:vAlign w:val="center"/>
          </w:tcPr>
          <w:p w14:paraId="3E7582BE" w14:textId="77777777" w:rsidR="00EE57E6" w:rsidRDefault="00EE57E6" w:rsidP="00853F45">
            <w:pPr>
              <w:jc w:val="center"/>
              <w:rPr>
                <w:b/>
              </w:rPr>
            </w:pPr>
            <w:r>
              <w:rPr>
                <w:b/>
              </w:rPr>
              <w:t>St</w:t>
            </w:r>
          </w:p>
        </w:tc>
      </w:tr>
      <w:tr w:rsidR="0051062D" w:rsidRPr="001C60F2" w14:paraId="33E0E85F" w14:textId="77777777" w:rsidTr="00125F77">
        <w:trPr>
          <w:trHeight w:val="291"/>
        </w:trPr>
        <w:tc>
          <w:tcPr>
            <w:tcW w:w="7019" w:type="dxa"/>
            <w:gridSpan w:val="7"/>
            <w:noWrap/>
            <w:tcMar>
              <w:left w:w="28" w:type="dxa"/>
            </w:tcMar>
          </w:tcPr>
          <w:p w14:paraId="63355BFE" w14:textId="77777777" w:rsidR="0051062D" w:rsidRPr="00FF10F9" w:rsidRDefault="0051062D" w:rsidP="0044406E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</w:p>
        </w:tc>
        <w:tc>
          <w:tcPr>
            <w:tcW w:w="1656" w:type="dxa"/>
            <w:tcBorders>
              <w:bottom w:val="single" w:sz="4" w:space="0" w:color="808080"/>
            </w:tcBorders>
            <w:vAlign w:val="bottom"/>
          </w:tcPr>
          <w:p w14:paraId="111704F4" w14:textId="77777777" w:rsidR="0051062D" w:rsidRPr="00410951" w:rsidRDefault="0051062D" w:rsidP="00DC6699">
            <w:pPr>
              <w:rPr>
                <w:b/>
              </w:rPr>
            </w:pPr>
          </w:p>
        </w:tc>
        <w:tc>
          <w:tcPr>
            <w:tcW w:w="992" w:type="dxa"/>
            <w:vAlign w:val="center"/>
          </w:tcPr>
          <w:p w14:paraId="3B25CAC6" w14:textId="77777777" w:rsidR="0051062D" w:rsidRPr="00410951" w:rsidRDefault="0051062D" w:rsidP="00853F45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CF73FA" w:rsidRPr="001C60F2" w14:paraId="6C652C11" w14:textId="77777777" w:rsidTr="00125F77">
        <w:trPr>
          <w:trHeight w:hRule="exact" w:val="170"/>
        </w:trPr>
        <w:tc>
          <w:tcPr>
            <w:tcW w:w="1162" w:type="dxa"/>
            <w:gridSpan w:val="3"/>
            <w:noWrap/>
            <w:tcMar>
              <w:left w:w="28" w:type="dxa"/>
            </w:tcMar>
            <w:vAlign w:val="center"/>
          </w:tcPr>
          <w:p w14:paraId="563F4134" w14:textId="77777777" w:rsidR="00CF73FA" w:rsidRPr="00410951" w:rsidRDefault="00CF73FA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505" w:type="dxa"/>
            <w:gridSpan w:val="6"/>
            <w:noWrap/>
            <w:vAlign w:val="center"/>
          </w:tcPr>
          <w:p w14:paraId="53B546AD" w14:textId="77777777" w:rsidR="00CF73FA" w:rsidRPr="00410951" w:rsidRDefault="00CF73FA" w:rsidP="001C60F2">
            <w:pPr>
              <w:rPr>
                <w:b/>
              </w:rPr>
            </w:pPr>
          </w:p>
        </w:tc>
      </w:tr>
      <w:tr w:rsidR="0051062D" w:rsidRPr="001C60F2" w14:paraId="5EDF49B5" w14:textId="77777777" w:rsidTr="00125F77">
        <w:trPr>
          <w:trHeight w:val="397"/>
        </w:trPr>
        <w:tc>
          <w:tcPr>
            <w:tcW w:w="9667" w:type="dxa"/>
            <w:gridSpan w:val="9"/>
            <w:noWrap/>
            <w:tcMar>
              <w:left w:w="28" w:type="dxa"/>
            </w:tcMar>
          </w:tcPr>
          <w:p w14:paraId="0058847C" w14:textId="77777777" w:rsidR="0051062D" w:rsidRPr="00410951" w:rsidRDefault="00F96FC9" w:rsidP="0044406E">
            <w:pPr>
              <w:pStyle w:val="berschrift1"/>
            </w:pPr>
            <w:r>
              <w:br w:type="page"/>
            </w:r>
            <w:r w:rsidR="0051062D">
              <w:t xml:space="preserve">Bestandteil meines/unseres </w:t>
            </w:r>
            <w:r w:rsidR="0051062D" w:rsidRPr="00410951">
              <w:t>Angebot</w:t>
            </w:r>
            <w:r w:rsidR="0051062D">
              <w:t>s</w:t>
            </w:r>
            <w:r w:rsidR="0051062D" w:rsidRPr="00410951">
              <w:t xml:space="preserve"> </w:t>
            </w:r>
            <w:r w:rsidR="0051062D">
              <w:t>sind neben diesem Angebotsschreiben und seinen Anlagen</w:t>
            </w:r>
            <w:r w:rsidR="0051062D" w:rsidRPr="00410951">
              <w:t>:</w:t>
            </w:r>
          </w:p>
        </w:tc>
      </w:tr>
      <w:tr w:rsidR="00232128" w:rsidRPr="001C60F2" w14:paraId="08E32514" w14:textId="77777777" w:rsidTr="00125F77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371B9B98" w14:textId="77777777" w:rsidR="00232128" w:rsidRPr="001C60F2" w:rsidRDefault="00232128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7"/>
            <w:shd w:val="clear" w:color="auto" w:fill="auto"/>
            <w:noWrap/>
            <w:vAlign w:val="center"/>
          </w:tcPr>
          <w:p w14:paraId="31A13699" w14:textId="77777777" w:rsidR="0044406E" w:rsidRDefault="0044406E" w:rsidP="0044406E">
            <w:pPr>
              <w:pStyle w:val="AnstrichTabelle"/>
              <w:numPr>
                <w:ilvl w:val="0"/>
                <w:numId w:val="36"/>
              </w:numPr>
              <w:spacing w:after="0"/>
              <w:ind w:left="459" w:hanging="459"/>
              <w:jc w:val="left"/>
            </w:pPr>
            <w: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4"/>
            <w:r>
              <w:instrText xml:space="preserve"> FORMCHECKBOX </w:instrText>
            </w:r>
            <w:r w:rsidR="00C45956">
              <w:fldChar w:fldCharType="separate"/>
            </w:r>
            <w:r>
              <w:fldChar w:fldCharType="end"/>
            </w:r>
            <w:bookmarkEnd w:id="2"/>
            <w:r>
              <w:t xml:space="preserve"> </w:t>
            </w:r>
            <w:r w:rsidRPr="001C60F2">
              <w:t xml:space="preserve">Allgemeine Vertragsbedingungen für die Ausführung von Bauleistungen (VOB/B), Ausgabe </w:t>
            </w:r>
            <w:r>
              <w:t>2016</w:t>
            </w:r>
            <w:r w:rsidRPr="001C60F2">
              <w:t>,</w:t>
            </w:r>
          </w:p>
          <w:p w14:paraId="392CDB3A" w14:textId="642A68D3" w:rsidR="00232128" w:rsidRPr="001C60F2" w:rsidRDefault="001A1F4A" w:rsidP="0044406E">
            <w:pPr>
              <w:pStyle w:val="AnstrichTabelle"/>
              <w:numPr>
                <w:ilvl w:val="0"/>
                <w:numId w:val="36"/>
              </w:numPr>
              <w:spacing w:after="0"/>
              <w:ind w:hanging="720"/>
              <w:jc w:val="left"/>
            </w:pPr>
            <w: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3" w:name="Kontrollkästchen5"/>
            <w:r>
              <w:instrText xml:space="preserve"> FORMCHECKBOX </w:instrText>
            </w:r>
            <w:r w:rsidR="00C45956">
              <w:fldChar w:fldCharType="separate"/>
            </w:r>
            <w:r>
              <w:fldChar w:fldCharType="end"/>
            </w:r>
            <w:bookmarkEnd w:id="3"/>
            <w:r w:rsidR="0044406E">
              <w:t xml:space="preserve"> Allgemeine Vertragsbedingungen für die Ausführung von Leistungen (VOL/B), Ausgabe 2003</w:t>
            </w:r>
          </w:p>
        </w:tc>
      </w:tr>
      <w:tr w:rsidR="00232128" w:rsidRPr="001C60F2" w14:paraId="2150735E" w14:textId="77777777" w:rsidTr="00125F77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0D121E0D" w14:textId="77777777" w:rsidR="00232128" w:rsidRPr="001C60F2" w:rsidRDefault="00232128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7"/>
            <w:shd w:val="clear" w:color="auto" w:fill="auto"/>
            <w:noWrap/>
            <w:vAlign w:val="center"/>
          </w:tcPr>
          <w:p w14:paraId="0B178B87" w14:textId="77777777" w:rsidR="00232128" w:rsidRPr="001C60F2" w:rsidRDefault="00232128" w:rsidP="006C76A1">
            <w:pPr>
              <w:pStyle w:val="AnstrichTabelle"/>
              <w:jc w:val="left"/>
            </w:pPr>
            <w:r>
              <w:t>-</w:t>
            </w:r>
            <w:r>
              <w:tab/>
            </w:r>
            <w:r w:rsidR="00AB5132">
              <w:t>Unterlagen gem. Aufforderung zur</w:t>
            </w:r>
            <w:r w:rsidR="00DF5C5A">
              <w:t xml:space="preserve"> Angebotsabgabe, Anlagen – Teil </w:t>
            </w:r>
            <w:r w:rsidR="00AB5132">
              <w:t>B</w:t>
            </w:r>
            <w:r w:rsidR="00AB5132" w:rsidRPr="001C60F2" w:rsidDel="00AB5132">
              <w:t xml:space="preserve"> </w:t>
            </w:r>
          </w:p>
        </w:tc>
      </w:tr>
      <w:tr w:rsidR="00CF73FA" w:rsidRPr="001C60F2" w14:paraId="542EB703" w14:textId="77777777" w:rsidTr="00125F77">
        <w:trPr>
          <w:trHeight w:hRule="exact" w:val="170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26668EE7" w14:textId="77777777" w:rsidR="00CF73FA" w:rsidRPr="001C60F2" w:rsidRDefault="00CF73FA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7"/>
            <w:noWrap/>
            <w:vAlign w:val="center"/>
          </w:tcPr>
          <w:p w14:paraId="4784FEC5" w14:textId="77777777" w:rsidR="00CF73FA" w:rsidRPr="001C60F2" w:rsidRDefault="00CF73FA" w:rsidP="00355674">
            <w:pPr>
              <w:pStyle w:val="AnstrichTabelle"/>
            </w:pPr>
          </w:p>
        </w:tc>
      </w:tr>
      <w:tr w:rsidR="00125F77" w:rsidRPr="001C60F2" w14:paraId="28155649" w14:textId="77777777" w:rsidTr="00125F77">
        <w:trPr>
          <w:trHeight w:hRule="exact" w:val="170"/>
        </w:trPr>
        <w:tc>
          <w:tcPr>
            <w:tcW w:w="1162" w:type="dxa"/>
            <w:gridSpan w:val="3"/>
            <w:noWrap/>
            <w:tcMar>
              <w:left w:w="28" w:type="dxa"/>
            </w:tcMar>
            <w:vAlign w:val="center"/>
          </w:tcPr>
          <w:p w14:paraId="1F2FDA10" w14:textId="77777777" w:rsidR="00125F77" w:rsidRPr="00410951" w:rsidRDefault="00125F77" w:rsidP="00135CB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505" w:type="dxa"/>
            <w:gridSpan w:val="6"/>
            <w:noWrap/>
            <w:vAlign w:val="center"/>
          </w:tcPr>
          <w:p w14:paraId="09CD67D7" w14:textId="77777777" w:rsidR="00125F77" w:rsidRPr="00410951" w:rsidRDefault="00125F77" w:rsidP="00135CB2">
            <w:pPr>
              <w:rPr>
                <w:b/>
              </w:rPr>
            </w:pPr>
          </w:p>
        </w:tc>
      </w:tr>
      <w:tr w:rsidR="004474D5" w:rsidRPr="00410951" w14:paraId="6A3293DD" w14:textId="77777777" w:rsidTr="007A59F2">
        <w:trPr>
          <w:trHeight w:val="284"/>
        </w:trPr>
        <w:tc>
          <w:tcPr>
            <w:tcW w:w="581" w:type="dxa"/>
            <w:noWrap/>
            <w:tcMar>
              <w:left w:w="28" w:type="dxa"/>
            </w:tcMar>
          </w:tcPr>
          <w:p w14:paraId="559BE451" w14:textId="77777777" w:rsidR="004474D5" w:rsidRPr="001C60F2" w:rsidRDefault="004474D5" w:rsidP="0044406E">
            <w:pPr>
              <w:pStyle w:val="berschrift1"/>
            </w:pPr>
          </w:p>
        </w:tc>
        <w:tc>
          <w:tcPr>
            <w:tcW w:w="581" w:type="dxa"/>
            <w:gridSpan w:val="2"/>
          </w:tcPr>
          <w:p w14:paraId="5892E14C" w14:textId="77777777" w:rsidR="004474D5" w:rsidRPr="004474D5" w:rsidRDefault="004474D5" w:rsidP="004474D5">
            <w:pPr>
              <w:spacing w:before="120" w:after="120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60F2">
              <w:instrText xml:space="preserve"> FORMCHECKBOX </w:instrText>
            </w:r>
            <w:r w:rsidR="00C45956">
              <w:fldChar w:fldCharType="separate"/>
            </w:r>
            <w:r w:rsidRPr="001C60F2">
              <w:fldChar w:fldCharType="end"/>
            </w:r>
          </w:p>
        </w:tc>
        <w:tc>
          <w:tcPr>
            <w:tcW w:w="8505" w:type="dxa"/>
            <w:gridSpan w:val="6"/>
            <w:noWrap/>
            <w:vAlign w:val="center"/>
          </w:tcPr>
          <w:p w14:paraId="15DA13B4" w14:textId="77777777" w:rsidR="004474D5" w:rsidRPr="004474D5" w:rsidRDefault="004474D5" w:rsidP="004474D5">
            <w:pPr>
              <w:spacing w:before="120" w:after="120"/>
              <w:jc w:val="left"/>
              <w:rPr>
                <w:b/>
                <w:bCs/>
              </w:rPr>
            </w:pPr>
            <w:r w:rsidRPr="004474D5">
              <w:rPr>
                <w:b/>
                <w:bCs/>
              </w:rPr>
              <w:t xml:space="preserve">Ich bin/Wir sind für die zu vergebende Bauleistung präqualifiziert und im Präqualifikationsverzeichnis eingetragen unter Nummer: </w:t>
            </w:r>
          </w:p>
        </w:tc>
      </w:tr>
      <w:tr w:rsidR="00594545" w:rsidRPr="0051062D" w14:paraId="28B7D09E" w14:textId="77777777" w:rsidTr="00125F77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15F7D52" w14:textId="77777777" w:rsidR="00594545" w:rsidRPr="0051062D" w:rsidRDefault="00594545" w:rsidP="0051062D">
            <w:pPr>
              <w:contextualSpacing/>
              <w:jc w:val="left"/>
              <w:outlineLvl w:val="0"/>
            </w:pPr>
          </w:p>
        </w:tc>
        <w:tc>
          <w:tcPr>
            <w:tcW w:w="567" w:type="dxa"/>
            <w:noWrap/>
            <w:vAlign w:val="center"/>
          </w:tcPr>
          <w:p w14:paraId="37578C2E" w14:textId="77777777" w:rsidR="00594545" w:rsidRPr="001C60F2" w:rsidRDefault="00594545" w:rsidP="0051062D">
            <w:pPr>
              <w:contextualSpacing/>
              <w:jc w:val="left"/>
              <w:outlineLvl w:val="0"/>
            </w:pPr>
          </w:p>
        </w:tc>
        <w:tc>
          <w:tcPr>
            <w:tcW w:w="851" w:type="dxa"/>
            <w:vAlign w:val="center"/>
          </w:tcPr>
          <w:p w14:paraId="34A98EF0" w14:textId="77777777" w:rsidR="00594545" w:rsidRPr="001C60F2" w:rsidRDefault="00594545" w:rsidP="0051062D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499" w:type="dxa"/>
            <w:tcBorders>
              <w:bottom w:val="single" w:sz="4" w:space="0" w:color="808080"/>
            </w:tcBorders>
            <w:vAlign w:val="center"/>
          </w:tcPr>
          <w:p w14:paraId="67DD58F0" w14:textId="77777777" w:rsidR="00594545" w:rsidRPr="001C60F2" w:rsidRDefault="00594545" w:rsidP="0051062D">
            <w:pPr>
              <w:contextualSpacing/>
              <w:jc w:val="left"/>
              <w:outlineLvl w:val="0"/>
            </w:pPr>
          </w:p>
        </w:tc>
        <w:tc>
          <w:tcPr>
            <w:tcW w:w="1507" w:type="dxa"/>
            <w:gridSpan w:val="2"/>
            <w:vAlign w:val="center"/>
          </w:tcPr>
          <w:p w14:paraId="31A9E187" w14:textId="77777777" w:rsidR="00594545" w:rsidRPr="001C60F2" w:rsidRDefault="00594545" w:rsidP="0051062D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648" w:type="dxa"/>
            <w:gridSpan w:val="2"/>
            <w:tcBorders>
              <w:bottom w:val="single" w:sz="4" w:space="0" w:color="808080"/>
            </w:tcBorders>
            <w:vAlign w:val="center"/>
          </w:tcPr>
          <w:p w14:paraId="5D3DD8EC" w14:textId="77777777" w:rsidR="00594545" w:rsidRPr="001C60F2" w:rsidRDefault="00594545" w:rsidP="0051062D">
            <w:pPr>
              <w:contextualSpacing/>
              <w:jc w:val="left"/>
              <w:outlineLvl w:val="0"/>
            </w:pPr>
          </w:p>
        </w:tc>
      </w:tr>
      <w:tr w:rsidR="00594545" w:rsidRPr="009E0802" w14:paraId="02B0D48F" w14:textId="77777777" w:rsidTr="00125F77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2ECB130B" w14:textId="77777777" w:rsidR="00594545" w:rsidRPr="0027784E" w:rsidRDefault="00594545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567" w:type="dxa"/>
            <w:noWrap/>
            <w:vAlign w:val="center"/>
          </w:tcPr>
          <w:p w14:paraId="3FA65813" w14:textId="77777777" w:rsidR="00594545" w:rsidRPr="001C60F2" w:rsidRDefault="00594545" w:rsidP="00603E73"/>
        </w:tc>
        <w:tc>
          <w:tcPr>
            <w:tcW w:w="851" w:type="dxa"/>
            <w:vAlign w:val="center"/>
          </w:tcPr>
          <w:p w14:paraId="6B8DAAE4" w14:textId="77777777" w:rsidR="00594545" w:rsidRPr="009E0802" w:rsidRDefault="00594545" w:rsidP="00603E73">
            <w:r w:rsidRPr="009E0802">
              <w:t>Name:</w:t>
            </w:r>
          </w:p>
        </w:tc>
        <w:tc>
          <w:tcPr>
            <w:tcW w:w="3499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34E1CC70" w14:textId="77777777" w:rsidR="00594545" w:rsidRPr="009E0802" w:rsidRDefault="00594545" w:rsidP="00603E73"/>
        </w:tc>
        <w:tc>
          <w:tcPr>
            <w:tcW w:w="1507" w:type="dxa"/>
            <w:gridSpan w:val="2"/>
            <w:vAlign w:val="center"/>
          </w:tcPr>
          <w:p w14:paraId="556CB5D5" w14:textId="77777777" w:rsidR="00594545" w:rsidRPr="009E0802" w:rsidRDefault="00594545" w:rsidP="00603E73">
            <w:r w:rsidRPr="009E0802">
              <w:t>PQ_Nummer: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4688A1B7" w14:textId="77777777" w:rsidR="00594545" w:rsidRPr="009E0802" w:rsidRDefault="00594545" w:rsidP="00603E73"/>
        </w:tc>
      </w:tr>
      <w:tr w:rsidR="005C16A9" w:rsidRPr="00410951" w14:paraId="360AE958" w14:textId="77777777" w:rsidTr="00125F77">
        <w:trPr>
          <w:trHeight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0D4A9D4D" w14:textId="77777777" w:rsidR="005C16A9" w:rsidRPr="00FF10F9" w:rsidDel="00594545" w:rsidRDefault="005C16A9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7"/>
            <w:noWrap/>
            <w:vAlign w:val="bottom"/>
          </w:tcPr>
          <w:p w14:paraId="028150F1" w14:textId="77777777" w:rsidR="005C16A9" w:rsidRPr="001C60F2" w:rsidRDefault="005C16A9" w:rsidP="00502C6F">
            <w:pPr>
              <w:jc w:val="left"/>
            </w:pPr>
          </w:p>
        </w:tc>
      </w:tr>
      <w:tr w:rsidR="00125F77" w:rsidRPr="00410951" w14:paraId="0A4E34CF" w14:textId="77777777" w:rsidTr="00125F77">
        <w:trPr>
          <w:trHeight w:val="113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5BA6ACDC" w14:textId="77777777" w:rsidR="00125F77" w:rsidRPr="00FF10F9" w:rsidDel="00594545" w:rsidRDefault="00125F77" w:rsidP="00125F77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567" w:type="dxa"/>
            <w:noWrap/>
          </w:tcPr>
          <w:p w14:paraId="2442673D" w14:textId="77777777" w:rsidR="00125F77" w:rsidRPr="001C60F2" w:rsidRDefault="00125F77" w:rsidP="00BA2531">
            <w:pPr>
              <w:spacing w:before="60"/>
              <w:jc w:val="left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60F2">
              <w:instrText xml:space="preserve"> FORMCHECKBOX </w:instrText>
            </w:r>
            <w:r w:rsidR="00C45956">
              <w:fldChar w:fldCharType="separate"/>
            </w:r>
            <w:r w:rsidRPr="001C60F2">
              <w:fldChar w:fldCharType="end"/>
            </w:r>
          </w:p>
        </w:tc>
        <w:tc>
          <w:tcPr>
            <w:tcW w:w="8505" w:type="dxa"/>
            <w:gridSpan w:val="6"/>
          </w:tcPr>
          <w:p w14:paraId="227F578B" w14:textId="77777777" w:rsidR="00125F77" w:rsidRDefault="00125F77" w:rsidP="00125F77">
            <w:pPr>
              <w:jc w:val="left"/>
            </w:pPr>
            <w:r>
              <w:t xml:space="preserve">Mein Unternehmen ist ein kleines oder mittleres Unternehmen – KMU - </w:t>
            </w:r>
            <w:r>
              <w:rPr>
                <w:sz w:val="16"/>
                <w:szCs w:val="16"/>
              </w:rPr>
              <w:t xml:space="preserve">(&lt; 250 Beschäftigte und </w:t>
            </w:r>
            <w:r>
              <w:rPr>
                <w:rFonts w:cs="Arial"/>
                <w:sz w:val="16"/>
                <w:szCs w:val="16"/>
              </w:rPr>
              <w:t>≤</w:t>
            </w:r>
            <w:r>
              <w:rPr>
                <w:sz w:val="16"/>
                <w:szCs w:val="16"/>
              </w:rPr>
              <w:t xml:space="preserve"> 50 Mio Euro Jahresumsatz bzw.  </w:t>
            </w:r>
            <w:r>
              <w:rPr>
                <w:rFonts w:cs="Arial"/>
                <w:sz w:val="16"/>
                <w:szCs w:val="16"/>
              </w:rPr>
              <w:t xml:space="preserve">≤ </w:t>
            </w:r>
            <w:r>
              <w:rPr>
                <w:sz w:val="16"/>
                <w:szCs w:val="16"/>
              </w:rPr>
              <w:t>43 Mio Jahresbilanzsumme)</w:t>
            </w:r>
            <w:r>
              <w:rPr>
                <w:rStyle w:val="Funotenzeichen"/>
              </w:rPr>
              <w:footnoteReference w:id="2"/>
            </w:r>
          </w:p>
        </w:tc>
      </w:tr>
      <w:tr w:rsidR="00125F77" w:rsidRPr="001C60F2" w14:paraId="253402CC" w14:textId="77777777" w:rsidTr="00125F77">
        <w:trPr>
          <w:trHeight w:hRule="exact" w:val="170"/>
        </w:trPr>
        <w:tc>
          <w:tcPr>
            <w:tcW w:w="1162" w:type="dxa"/>
            <w:gridSpan w:val="3"/>
            <w:noWrap/>
            <w:tcMar>
              <w:left w:w="28" w:type="dxa"/>
            </w:tcMar>
            <w:vAlign w:val="center"/>
          </w:tcPr>
          <w:p w14:paraId="754C9D59" w14:textId="77777777" w:rsidR="00125F77" w:rsidRPr="00410951" w:rsidRDefault="00125F77" w:rsidP="00125F77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505" w:type="dxa"/>
            <w:gridSpan w:val="6"/>
            <w:noWrap/>
            <w:vAlign w:val="center"/>
          </w:tcPr>
          <w:p w14:paraId="173D495C" w14:textId="77777777" w:rsidR="00125F77" w:rsidRPr="00410951" w:rsidRDefault="00125F77" w:rsidP="00125F77">
            <w:pPr>
              <w:rPr>
                <w:b/>
              </w:rPr>
            </w:pPr>
          </w:p>
        </w:tc>
      </w:tr>
      <w:tr w:rsidR="00125F77" w:rsidRPr="00410951" w14:paraId="04F7CF27" w14:textId="77777777" w:rsidTr="00125F77">
        <w:trPr>
          <w:trHeight w:val="284"/>
        </w:trPr>
        <w:tc>
          <w:tcPr>
            <w:tcW w:w="9667" w:type="dxa"/>
            <w:gridSpan w:val="9"/>
            <w:noWrap/>
            <w:tcMar>
              <w:left w:w="28" w:type="dxa"/>
            </w:tcMar>
            <w:vAlign w:val="bottom"/>
          </w:tcPr>
          <w:p w14:paraId="575C24AC" w14:textId="77777777" w:rsidR="00125F77" w:rsidRPr="001C60F2" w:rsidRDefault="00125F77" w:rsidP="0044406E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125F77" w:rsidRPr="0027784E" w14:paraId="18E919B6" w14:textId="77777777" w:rsidTr="00125F77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1D2B787" w14:textId="77777777" w:rsidR="00125F77" w:rsidRPr="0027784E" w:rsidRDefault="00125F77" w:rsidP="00125F77">
            <w:pPr>
              <w:rPr>
                <w:b/>
              </w:rPr>
            </w:pPr>
          </w:p>
        </w:tc>
        <w:tc>
          <w:tcPr>
            <w:tcW w:w="567" w:type="dxa"/>
            <w:noWrap/>
            <w:vAlign w:val="center"/>
          </w:tcPr>
          <w:p w14:paraId="7BD77DE5" w14:textId="77777777" w:rsidR="00125F77" w:rsidRPr="0027784E" w:rsidRDefault="00125F77" w:rsidP="00125F77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C45956">
              <w:fldChar w:fldCharType="separate"/>
            </w:r>
            <w:r w:rsidRPr="001C60F2">
              <w:fldChar w:fldCharType="end"/>
            </w:r>
          </w:p>
        </w:tc>
        <w:tc>
          <w:tcPr>
            <w:tcW w:w="8505" w:type="dxa"/>
            <w:gridSpan w:val="6"/>
            <w:vAlign w:val="center"/>
          </w:tcPr>
          <w:p w14:paraId="1505C1D1" w14:textId="77777777" w:rsidR="00125F77" w:rsidRDefault="00125F77" w:rsidP="00125F77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125F77" w:rsidRPr="0027784E" w14:paraId="6AFF3EFB" w14:textId="77777777" w:rsidTr="00125F77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418C2A18" w14:textId="77777777" w:rsidR="00125F77" w:rsidRPr="0027784E" w:rsidRDefault="00125F77" w:rsidP="00125F77">
            <w:pPr>
              <w:rPr>
                <w:b/>
              </w:rPr>
            </w:pPr>
          </w:p>
        </w:tc>
        <w:tc>
          <w:tcPr>
            <w:tcW w:w="567" w:type="dxa"/>
            <w:noWrap/>
          </w:tcPr>
          <w:p w14:paraId="39379F6E" w14:textId="77777777" w:rsidR="00125F77" w:rsidRPr="00E92DDD" w:rsidRDefault="00125F77" w:rsidP="00BA2531">
            <w:pPr>
              <w:spacing w:before="60"/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C45956">
              <w:fldChar w:fldCharType="separate"/>
            </w:r>
            <w:r w:rsidRPr="001C60F2">
              <w:fldChar w:fldCharType="end"/>
            </w:r>
          </w:p>
        </w:tc>
        <w:tc>
          <w:tcPr>
            <w:tcW w:w="8505" w:type="dxa"/>
            <w:gridSpan w:val="6"/>
            <w:vAlign w:val="center"/>
          </w:tcPr>
          <w:p w14:paraId="25EC0818" w14:textId="77777777" w:rsidR="00125F77" w:rsidRDefault="00125F77" w:rsidP="00125F77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  <w:tr w:rsidR="00125F77" w:rsidRPr="00DF0D66" w14:paraId="34A7028A" w14:textId="77777777" w:rsidTr="00125F77">
        <w:trPr>
          <w:trHeight w:hRule="exact" w:val="170"/>
        </w:trPr>
        <w:tc>
          <w:tcPr>
            <w:tcW w:w="9667" w:type="dxa"/>
            <w:gridSpan w:val="9"/>
            <w:noWrap/>
            <w:tcMar>
              <w:left w:w="28" w:type="dxa"/>
            </w:tcMar>
            <w:vAlign w:val="center"/>
          </w:tcPr>
          <w:p w14:paraId="5D202136" w14:textId="77777777" w:rsidR="00125F77" w:rsidRPr="00410951" w:rsidRDefault="00125F77" w:rsidP="00125F77">
            <w:pPr>
              <w:rPr>
                <w:b/>
              </w:rPr>
            </w:pPr>
          </w:p>
        </w:tc>
      </w:tr>
    </w:tbl>
    <w:p w14:paraId="06192D85" w14:textId="77777777" w:rsidR="00EE57E6" w:rsidRDefault="00EE57E6">
      <w:r>
        <w:rPr>
          <w:b/>
          <w:bCs/>
        </w:rPr>
        <w:br w:type="page"/>
      </w: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567"/>
        <w:gridCol w:w="8505"/>
      </w:tblGrid>
      <w:tr w:rsidR="00125F77" w:rsidRPr="00410951" w14:paraId="420E423A" w14:textId="77777777" w:rsidTr="00125F77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0EF40270" w14:textId="77777777" w:rsidR="00125F77" w:rsidRPr="001C60F2" w:rsidRDefault="00125F77" w:rsidP="0044406E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erklären, dass</w:t>
            </w:r>
          </w:p>
        </w:tc>
      </w:tr>
      <w:tr w:rsidR="0044406E" w:rsidRPr="001C60F2" w14:paraId="3B20DF65" w14:textId="77777777" w:rsidTr="00125F77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80F861C" w14:textId="77777777" w:rsidR="0044406E" w:rsidRPr="0027784E" w:rsidRDefault="0044406E" w:rsidP="0044406E">
            <w:pPr>
              <w:rPr>
                <w:b/>
              </w:rPr>
            </w:pPr>
          </w:p>
        </w:tc>
        <w:tc>
          <w:tcPr>
            <w:tcW w:w="567" w:type="dxa"/>
            <w:noWrap/>
          </w:tcPr>
          <w:p w14:paraId="4698AE3F" w14:textId="77777777" w:rsidR="0044406E" w:rsidRPr="001C60F2" w:rsidRDefault="0044406E" w:rsidP="0044406E">
            <w:pPr>
              <w:jc w:val="right"/>
            </w:pPr>
            <w:r>
              <w:t>–</w:t>
            </w:r>
          </w:p>
        </w:tc>
        <w:tc>
          <w:tcPr>
            <w:tcW w:w="8505" w:type="dxa"/>
            <w:vAlign w:val="center"/>
          </w:tcPr>
          <w:p w14:paraId="6A618B10" w14:textId="303DE607" w:rsidR="0044406E" w:rsidRDefault="0044406E" w:rsidP="0044406E">
            <w:r w:rsidRPr="00666F19">
              <w:t xml:space="preserve">ich/wir </w:t>
            </w:r>
            <w:r>
              <w:t>die gewerblichen Voraussetzungen für die Ausführung der angebotenen Leistung erfülle(n).</w:t>
            </w:r>
          </w:p>
        </w:tc>
      </w:tr>
      <w:tr w:rsidR="0044406E" w:rsidRPr="001C60F2" w14:paraId="1B3C9098" w14:textId="77777777" w:rsidTr="00125F77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798B325" w14:textId="77777777" w:rsidR="0044406E" w:rsidRPr="0027784E" w:rsidRDefault="0044406E" w:rsidP="0044406E">
            <w:pPr>
              <w:rPr>
                <w:b/>
              </w:rPr>
            </w:pPr>
          </w:p>
        </w:tc>
        <w:tc>
          <w:tcPr>
            <w:tcW w:w="567" w:type="dxa"/>
            <w:noWrap/>
          </w:tcPr>
          <w:p w14:paraId="181D86E2" w14:textId="2B4C5571" w:rsidR="0044406E" w:rsidRDefault="0044406E" w:rsidP="0044406E">
            <w:pPr>
              <w:jc w:val="right"/>
            </w:pPr>
            <w:r>
              <w:t>–</w:t>
            </w:r>
          </w:p>
        </w:tc>
        <w:tc>
          <w:tcPr>
            <w:tcW w:w="8505" w:type="dxa"/>
            <w:vAlign w:val="center"/>
          </w:tcPr>
          <w:p w14:paraId="3FCC49EB" w14:textId="76379930" w:rsidR="0044406E" w:rsidRDefault="0044406E" w:rsidP="0044406E">
            <w:r>
              <w:t>ich/wir den Wortlaut der vom Auftraggeber verfassten Langfassung des Leistungsverzeichnisses  als alleinverbindlich anerkenne(n).</w:t>
            </w:r>
          </w:p>
        </w:tc>
      </w:tr>
      <w:tr w:rsidR="0044406E" w:rsidRPr="0027784E" w14:paraId="33BA8A08" w14:textId="77777777" w:rsidTr="00125F77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72705D2" w14:textId="77777777" w:rsidR="0044406E" w:rsidRPr="0027784E" w:rsidRDefault="0044406E" w:rsidP="0044406E">
            <w:pPr>
              <w:rPr>
                <w:b/>
              </w:rPr>
            </w:pPr>
          </w:p>
        </w:tc>
        <w:tc>
          <w:tcPr>
            <w:tcW w:w="567" w:type="dxa"/>
            <w:noWrap/>
          </w:tcPr>
          <w:p w14:paraId="2F174B37" w14:textId="77777777" w:rsidR="0044406E" w:rsidRPr="0027784E" w:rsidRDefault="0044406E" w:rsidP="0044406E">
            <w:pPr>
              <w:jc w:val="right"/>
            </w:pPr>
            <w:r w:rsidRPr="0027784E">
              <w:t>–</w:t>
            </w:r>
          </w:p>
        </w:tc>
        <w:tc>
          <w:tcPr>
            <w:tcW w:w="8505" w:type="dxa"/>
            <w:vAlign w:val="center"/>
          </w:tcPr>
          <w:p w14:paraId="2BAD559F" w14:textId="77777777" w:rsidR="0044406E" w:rsidRPr="0027784E" w:rsidRDefault="0044406E" w:rsidP="0044406E">
            <w:pPr>
              <w:tabs>
                <w:tab w:val="left" w:pos="0"/>
              </w:tabs>
              <w:jc w:val="left"/>
            </w:pPr>
            <w:r w:rsidRPr="0027784E">
              <w:rPr>
                <w:rFonts w:cs="Arial"/>
              </w:rPr>
              <w:t xml:space="preserve">mir/uns zugegangene Änderungen der </w:t>
            </w:r>
            <w:r w:rsidRPr="009E0802">
              <w:rPr>
                <w:rFonts w:cs="Arial"/>
              </w:rPr>
              <w:t>Ve</w:t>
            </w:r>
            <w:r w:rsidRPr="0027784E">
              <w:rPr>
                <w:rFonts w:cs="Arial"/>
              </w:rPr>
              <w:t>r</w:t>
            </w:r>
            <w:r w:rsidRPr="009E0802">
              <w:rPr>
                <w:rFonts w:cs="Arial"/>
              </w:rPr>
              <w:t>gabeunterlagen</w:t>
            </w:r>
            <w:r w:rsidRPr="0027784E">
              <w:rPr>
                <w:rFonts w:cs="Arial"/>
              </w:rPr>
              <w:t xml:space="preserve"> Gegenstand meines/unseres Angebotes sind.</w:t>
            </w:r>
          </w:p>
        </w:tc>
      </w:tr>
      <w:tr w:rsidR="0044406E" w:rsidRPr="001C60F2" w14:paraId="5D79BD12" w14:textId="77777777" w:rsidTr="00125F77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9375F3F" w14:textId="77777777" w:rsidR="0044406E" w:rsidRPr="0027784E" w:rsidRDefault="0044406E" w:rsidP="0044406E">
            <w:pPr>
              <w:rPr>
                <w:b/>
              </w:rPr>
            </w:pPr>
          </w:p>
        </w:tc>
        <w:tc>
          <w:tcPr>
            <w:tcW w:w="567" w:type="dxa"/>
            <w:noWrap/>
          </w:tcPr>
          <w:p w14:paraId="0C4DF092" w14:textId="77777777" w:rsidR="0044406E" w:rsidRDefault="0044406E" w:rsidP="0044406E">
            <w:pPr>
              <w:jc w:val="right"/>
            </w:pPr>
            <w:r>
              <w:t>–</w:t>
            </w:r>
          </w:p>
        </w:tc>
        <w:tc>
          <w:tcPr>
            <w:tcW w:w="8505" w:type="dxa"/>
            <w:vAlign w:val="center"/>
          </w:tcPr>
          <w:p w14:paraId="2512CE1C" w14:textId="77777777" w:rsidR="0044406E" w:rsidRDefault="0044406E" w:rsidP="0044406E">
            <w:r w:rsidRPr="00963528">
              <w:t>ich/wir einen pauschalen Schadensersatz in Höhe von 15 </w:t>
            </w:r>
            <w:r>
              <w:t>Prozent</w:t>
            </w:r>
            <w:r w:rsidRPr="00963528">
              <w:t xml:space="preserve"> der </w:t>
            </w:r>
            <w:r>
              <w:t>Bruttoa</w:t>
            </w:r>
            <w:r w:rsidRPr="00963528">
              <w:t>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44406E" w:rsidRPr="00410951" w14:paraId="1CFB3E23" w14:textId="77777777" w:rsidTr="00125F77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D478D0E" w14:textId="77777777" w:rsidR="0044406E" w:rsidRPr="00FA6D6C" w:rsidRDefault="0044406E" w:rsidP="0044406E">
            <w:pPr>
              <w:jc w:val="left"/>
            </w:pPr>
          </w:p>
        </w:tc>
      </w:tr>
      <w:tr w:rsidR="0044406E" w:rsidRPr="00410951" w14:paraId="1A218664" w14:textId="77777777" w:rsidTr="00E44548">
        <w:trPr>
          <w:cantSplit/>
          <w:trHeight w:val="2268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6D8B7557" w14:textId="77777777" w:rsidR="0044406E" w:rsidRPr="00FA6D6C" w:rsidRDefault="0044406E" w:rsidP="0044406E">
            <w:pPr>
              <w:jc w:val="left"/>
            </w:pPr>
            <w:r>
              <w:t>Unterschrift (bei schriftlichem Angebot)</w:t>
            </w:r>
          </w:p>
        </w:tc>
      </w:tr>
      <w:tr w:rsidR="0044406E" w:rsidRPr="00410951" w14:paraId="2DA47D59" w14:textId="77777777" w:rsidTr="00125F77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2D6081" w14:textId="77777777" w:rsidR="0044406E" w:rsidRDefault="0044406E" w:rsidP="0044406E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4EDBF4DA" w14:textId="77777777" w:rsidR="0044406E" w:rsidRPr="00E44548" w:rsidRDefault="0044406E" w:rsidP="0044406E">
            <w:pPr>
              <w:pStyle w:val="FormatvorlageListenabsatzFettLinks"/>
            </w:pPr>
            <w:r w:rsidRPr="00E44548">
              <w:t>bei einem elektronisch übermittelten Angebot in Textform der Bieter nicht erkennbar,</w:t>
            </w:r>
          </w:p>
          <w:p w14:paraId="674D2DAE" w14:textId="77777777" w:rsidR="0044406E" w:rsidRPr="006D4883" w:rsidRDefault="0044406E" w:rsidP="0044406E">
            <w:pPr>
              <w:pStyle w:val="FormatvorlageListenabsatzFettLinks"/>
            </w:pPr>
            <w:r>
              <w:t>ein</w:t>
            </w:r>
            <w:r w:rsidRPr="006D4883">
              <w:t xml:space="preserve"> schriftliche</w:t>
            </w:r>
            <w:r>
              <w:t>s</w:t>
            </w:r>
            <w:r w:rsidRPr="006D4883">
              <w:t xml:space="preserve"> Angebot nicht an di</w:t>
            </w:r>
            <w:r>
              <w:t>eser Stelle unterschrieben oder</w:t>
            </w:r>
          </w:p>
          <w:p w14:paraId="16DE47ED" w14:textId="77777777" w:rsidR="0044406E" w:rsidRPr="006D4883" w:rsidRDefault="0044406E" w:rsidP="0044406E">
            <w:pPr>
              <w:pStyle w:val="FormatvorlageListenabsatzFettLinks"/>
            </w:pPr>
            <w:r>
              <w:t>ein</w:t>
            </w:r>
            <w:r w:rsidRPr="006D4883">
              <w:t xml:space="preserve"> elektronische</w:t>
            </w:r>
            <w:r>
              <w:t>s</w:t>
            </w:r>
            <w:r w:rsidRPr="006D4883">
              <w:t xml:space="preserve"> Angebot</w:t>
            </w:r>
            <w:r>
              <w:t xml:space="preserve">, das signiert/mit elektronischem Siegel versehen werden muss, </w:t>
            </w:r>
            <w:r w:rsidRPr="006D4883">
              <w:t>nicht wie vorgegeben signiert</w:t>
            </w:r>
            <w:r>
              <w:t>/mit elektronischem Siegel versehen,</w:t>
            </w:r>
          </w:p>
          <w:p w14:paraId="687A0F29" w14:textId="77777777" w:rsidR="0044406E" w:rsidRPr="000A77E4" w:rsidRDefault="0044406E" w:rsidP="0044406E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1A6996ED" w14:textId="77777777" w:rsidR="001C60F2" w:rsidRPr="00E2142E" w:rsidRDefault="001C60F2" w:rsidP="006832B7">
      <w:pPr>
        <w:rPr>
          <w:sz w:val="6"/>
          <w:szCs w:val="6"/>
        </w:rPr>
      </w:pPr>
    </w:p>
    <w:sectPr w:rsidR="001C60F2" w:rsidRPr="00E2142E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080E52" w14:textId="77777777" w:rsidR="00634276" w:rsidRDefault="00634276">
      <w:r>
        <w:separator/>
      </w:r>
    </w:p>
    <w:p w14:paraId="5D1A4B29" w14:textId="77777777" w:rsidR="00634276" w:rsidRDefault="00634276"/>
    <w:p w14:paraId="54C248F9" w14:textId="77777777" w:rsidR="00634276" w:rsidRDefault="00634276"/>
  </w:endnote>
  <w:endnote w:type="continuationSeparator" w:id="0">
    <w:p w14:paraId="2270DD16" w14:textId="77777777" w:rsidR="00634276" w:rsidRDefault="00634276">
      <w:r>
        <w:continuationSeparator/>
      </w:r>
    </w:p>
    <w:p w14:paraId="5EDE4EAF" w14:textId="77777777" w:rsidR="00634276" w:rsidRDefault="00634276"/>
    <w:p w14:paraId="117D8A89" w14:textId="77777777" w:rsidR="00634276" w:rsidRDefault="006342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634276" w:rsidRPr="00D6072E" w14:paraId="497EC791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387BE8C9" w14:textId="77777777" w:rsidR="00634276" w:rsidRPr="00D6072E" w:rsidRDefault="00634276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49E37DF" w14:textId="77777777" w:rsidR="00634276" w:rsidRPr="00D6072E" w:rsidRDefault="00634276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9654AF" wp14:editId="213B770C">
                <wp:extent cx="361950" cy="24765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1950" cy="247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4D2191D" w14:textId="77777777" w:rsidR="00634276" w:rsidRPr="00D6072E" w:rsidRDefault="00634276" w:rsidP="005C0A13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C0A13">
            <w:rPr>
              <w:rFonts w:cs="Arial"/>
              <w:b/>
              <w:sz w:val="16"/>
              <w:szCs w:val="16"/>
            </w:rPr>
            <w:t>2017</w:t>
          </w:r>
          <w:r w:rsidR="00A70976">
            <w:rPr>
              <w:rFonts w:cs="Arial"/>
              <w:b/>
              <w:sz w:val="16"/>
              <w:szCs w:val="16"/>
            </w:rPr>
            <w:t xml:space="preserve"> - Stand 2019</w:t>
          </w:r>
        </w:p>
      </w:tc>
      <w:tc>
        <w:tcPr>
          <w:tcW w:w="1440" w:type="dxa"/>
          <w:vAlign w:val="center"/>
        </w:tcPr>
        <w:p w14:paraId="4B1A42BA" w14:textId="77777777" w:rsidR="00634276" w:rsidRPr="00D6072E" w:rsidRDefault="00634276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0B1CFF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0B1CFF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1FBAD208" w14:textId="77777777" w:rsidR="00634276" w:rsidRPr="00551B7B" w:rsidRDefault="00634276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CFC289" w14:textId="77777777" w:rsidR="00634276" w:rsidRDefault="00634276" w:rsidP="00026D23">
      <w:r>
        <w:separator/>
      </w:r>
    </w:p>
  </w:footnote>
  <w:footnote w:type="continuationSeparator" w:id="0">
    <w:p w14:paraId="463A3360" w14:textId="77777777" w:rsidR="00634276" w:rsidRDefault="00634276">
      <w:r>
        <w:continuationSeparator/>
      </w:r>
    </w:p>
    <w:p w14:paraId="41D1D28D" w14:textId="77777777" w:rsidR="00634276" w:rsidRDefault="00634276"/>
    <w:p w14:paraId="29873B8C" w14:textId="77777777" w:rsidR="00634276" w:rsidRDefault="00634276"/>
  </w:footnote>
  <w:footnote w:id="1">
    <w:p w14:paraId="0152C70D" w14:textId="77777777" w:rsidR="005C0A13" w:rsidRPr="00A70976" w:rsidRDefault="005C0A13" w:rsidP="005C0A13">
      <w:pPr>
        <w:pStyle w:val="FunotentextFe"/>
        <w:rPr>
          <w:rStyle w:val="Funotenzeichen"/>
          <w:sz w:val="18"/>
          <w:vertAlign w:val="baseline"/>
        </w:rPr>
      </w:pPr>
      <w:r w:rsidRPr="00A70976">
        <w:rPr>
          <w:rStyle w:val="Funotenzeichen"/>
          <w:vertAlign w:val="baseline"/>
        </w:rPr>
        <w:footnoteRef/>
      </w:r>
      <w:r w:rsidRPr="00A70976">
        <w:rPr>
          <w:rStyle w:val="Funotenzeichen"/>
          <w:vertAlign w:val="baseline"/>
        </w:rPr>
        <w:t xml:space="preserve"> vom Bieter anzukreuzen und beizufügen</w:t>
      </w:r>
    </w:p>
  </w:footnote>
  <w:footnote w:id="2">
    <w:p w14:paraId="5FAB0055" w14:textId="77777777" w:rsidR="00125F77" w:rsidRPr="00EE57E6" w:rsidRDefault="00125F77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EE57E6">
        <w:rPr>
          <w:sz w:val="16"/>
          <w:szCs w:val="16"/>
        </w:rPr>
        <w:t>Bietergemeinschaft</w:t>
      </w:r>
      <w:r w:rsidR="00AE1484">
        <w:rPr>
          <w:sz w:val="16"/>
          <w:szCs w:val="16"/>
        </w:rPr>
        <w:t>en</w:t>
      </w:r>
      <w:r w:rsidRPr="00EE57E6">
        <w:rPr>
          <w:sz w:val="16"/>
          <w:szCs w:val="16"/>
        </w:rPr>
        <w:t xml:space="preserve"> </w:t>
      </w:r>
      <w:r w:rsidR="00AE1484">
        <w:rPr>
          <w:sz w:val="16"/>
          <w:szCs w:val="16"/>
        </w:rPr>
        <w:t>gelten</w:t>
      </w:r>
      <w:r w:rsidRPr="00EE57E6">
        <w:rPr>
          <w:sz w:val="16"/>
          <w:szCs w:val="16"/>
        </w:rPr>
        <w:t xml:space="preserve"> nur dann als KMU, </w:t>
      </w:r>
      <w:r w:rsidR="00AE1484">
        <w:rPr>
          <w:sz w:val="16"/>
          <w:szCs w:val="16"/>
        </w:rPr>
        <w:t xml:space="preserve">wenn der überwiegende Teil des Auftrags von (einem) Partner(n) der Bietergemeinschaft erbracht wird, der/die als KMU einzustufen </w:t>
      </w:r>
      <w:r w:rsidR="0073744B">
        <w:rPr>
          <w:sz w:val="16"/>
          <w:szCs w:val="16"/>
        </w:rPr>
        <w:t>ist/</w:t>
      </w:r>
      <w:r w:rsidR="00AE1484">
        <w:rPr>
          <w:sz w:val="16"/>
          <w:szCs w:val="16"/>
        </w:rPr>
        <w:t>sind</w:t>
      </w:r>
      <w:r w:rsidRPr="00EE57E6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866C6" w14:textId="77777777" w:rsidR="00634276" w:rsidRDefault="00634276">
    <w:pPr>
      <w:pStyle w:val="Kopfzeile"/>
    </w:pPr>
    <w:r>
      <w:t>613</w:t>
    </w:r>
  </w:p>
  <w:p w14:paraId="341B944B" w14:textId="77777777" w:rsidR="00634276" w:rsidRPr="00B1436B" w:rsidRDefault="00634276" w:rsidP="00B23AA5">
    <w:pPr>
      <w:pStyle w:val="UnterKopfzeile"/>
    </w:pPr>
    <w:r w:rsidRPr="00B1436B">
      <w:t>(Rahmenver</w:t>
    </w:r>
    <w:r w:rsidR="00784AC8">
      <w:t>einbarung</w:t>
    </w:r>
    <w:r w:rsidRPr="00B1436B">
      <w:t xml:space="preserve"> </w:t>
    </w:r>
    <w:r w:rsidR="00DF5C5A">
      <w:t>Angebotsschreiben</w:t>
    </w:r>
    <w:r w:rsidRPr="00B1436B"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50C27456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60256F"/>
    <w:multiLevelType w:val="hybridMultilevel"/>
    <w:tmpl w:val="B2306E70"/>
    <w:lvl w:ilvl="0" w:tplc="E0060034">
      <w:numFmt w:val="bullet"/>
      <w:pStyle w:val="FormatvorlageListenabsatzFettLinks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293A05"/>
    <w:multiLevelType w:val="hybridMultilevel"/>
    <w:tmpl w:val="5F4C6314"/>
    <w:lvl w:ilvl="0" w:tplc="726274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89A1059"/>
    <w:multiLevelType w:val="hybridMultilevel"/>
    <w:tmpl w:val="564E6B2C"/>
    <w:lvl w:ilvl="0" w:tplc="27AA154C">
      <w:start w:val="19"/>
      <w:numFmt w:val="bullet"/>
      <w:lvlText w:val="-"/>
      <w:lvlJc w:val="left"/>
      <w:pPr>
        <w:ind w:left="53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7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27580470">
    <w:abstractNumId w:val="1"/>
  </w:num>
  <w:num w:numId="2" w16cid:durableId="1619604514">
    <w:abstractNumId w:val="8"/>
  </w:num>
  <w:num w:numId="3" w16cid:durableId="457989202">
    <w:abstractNumId w:val="10"/>
  </w:num>
  <w:num w:numId="4" w16cid:durableId="398404482">
    <w:abstractNumId w:val="26"/>
  </w:num>
  <w:num w:numId="5" w16cid:durableId="1471631021">
    <w:abstractNumId w:val="12"/>
  </w:num>
  <w:num w:numId="6" w16cid:durableId="842551066">
    <w:abstractNumId w:val="3"/>
  </w:num>
  <w:num w:numId="7" w16cid:durableId="1921520107">
    <w:abstractNumId w:val="17"/>
  </w:num>
  <w:num w:numId="8" w16cid:durableId="1918786192">
    <w:abstractNumId w:val="11"/>
  </w:num>
  <w:num w:numId="9" w16cid:durableId="1146895851">
    <w:abstractNumId w:val="25"/>
  </w:num>
  <w:num w:numId="10" w16cid:durableId="1724136851">
    <w:abstractNumId w:val="7"/>
  </w:num>
  <w:num w:numId="11" w16cid:durableId="21172967">
    <w:abstractNumId w:val="15"/>
  </w:num>
  <w:num w:numId="12" w16cid:durableId="394134430">
    <w:abstractNumId w:val="15"/>
  </w:num>
  <w:num w:numId="13" w16cid:durableId="793063307">
    <w:abstractNumId w:val="15"/>
  </w:num>
  <w:num w:numId="14" w16cid:durableId="1301690692">
    <w:abstractNumId w:val="15"/>
  </w:num>
  <w:num w:numId="15" w16cid:durableId="1289820614">
    <w:abstractNumId w:val="15"/>
  </w:num>
  <w:num w:numId="16" w16cid:durableId="1141382463">
    <w:abstractNumId w:val="2"/>
  </w:num>
  <w:num w:numId="17" w16cid:durableId="379519112">
    <w:abstractNumId w:val="2"/>
  </w:num>
  <w:num w:numId="18" w16cid:durableId="2095318768">
    <w:abstractNumId w:val="21"/>
  </w:num>
  <w:num w:numId="19" w16cid:durableId="161892274">
    <w:abstractNumId w:val="18"/>
  </w:num>
  <w:num w:numId="20" w16cid:durableId="345249757">
    <w:abstractNumId w:val="13"/>
  </w:num>
  <w:num w:numId="21" w16cid:durableId="1935893360">
    <w:abstractNumId w:val="9"/>
  </w:num>
  <w:num w:numId="22" w16cid:durableId="1086223827">
    <w:abstractNumId w:val="0"/>
  </w:num>
  <w:num w:numId="23" w16cid:durableId="376709648">
    <w:abstractNumId w:val="20"/>
  </w:num>
  <w:num w:numId="24" w16cid:durableId="2031950367">
    <w:abstractNumId w:val="23"/>
  </w:num>
  <w:num w:numId="25" w16cid:durableId="795610565">
    <w:abstractNumId w:val="24"/>
  </w:num>
  <w:num w:numId="26" w16cid:durableId="1782335169">
    <w:abstractNumId w:val="4"/>
  </w:num>
  <w:num w:numId="27" w16cid:durableId="1062295085">
    <w:abstractNumId w:val="19"/>
  </w:num>
  <w:num w:numId="28" w16cid:durableId="1431048102">
    <w:abstractNumId w:val="22"/>
  </w:num>
  <w:num w:numId="29" w16cid:durableId="482550381">
    <w:abstractNumId w:val="2"/>
  </w:num>
  <w:num w:numId="30" w16cid:durableId="1928229304">
    <w:abstractNumId w:val="2"/>
  </w:num>
  <w:num w:numId="31" w16cid:durableId="1101148843">
    <w:abstractNumId w:val="2"/>
  </w:num>
  <w:num w:numId="32" w16cid:durableId="2024503198">
    <w:abstractNumId w:val="2"/>
  </w:num>
  <w:num w:numId="33" w16cid:durableId="1947692453">
    <w:abstractNumId w:val="6"/>
  </w:num>
  <w:num w:numId="34" w16cid:durableId="1208179632">
    <w:abstractNumId w:val="5"/>
  </w:num>
  <w:num w:numId="35" w16cid:durableId="1479228569">
    <w:abstractNumId w:val="16"/>
  </w:num>
  <w:num w:numId="36" w16cid:durableId="55038580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autoHyphenation/>
  <w:hyphenationZone w:val="425"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215C5"/>
    <w:rsid w:val="000267B2"/>
    <w:rsid w:val="00026D23"/>
    <w:rsid w:val="00027DCE"/>
    <w:rsid w:val="00036233"/>
    <w:rsid w:val="000364B9"/>
    <w:rsid w:val="00042CAA"/>
    <w:rsid w:val="00046C8E"/>
    <w:rsid w:val="0006675C"/>
    <w:rsid w:val="00067E94"/>
    <w:rsid w:val="000733CD"/>
    <w:rsid w:val="00081305"/>
    <w:rsid w:val="000848E7"/>
    <w:rsid w:val="0009046A"/>
    <w:rsid w:val="000A42AA"/>
    <w:rsid w:val="000A77E4"/>
    <w:rsid w:val="000B0723"/>
    <w:rsid w:val="000B1CFF"/>
    <w:rsid w:val="000D2327"/>
    <w:rsid w:val="000D2F1B"/>
    <w:rsid w:val="001028D9"/>
    <w:rsid w:val="00106076"/>
    <w:rsid w:val="00112821"/>
    <w:rsid w:val="0012133E"/>
    <w:rsid w:val="00125F77"/>
    <w:rsid w:val="00127C79"/>
    <w:rsid w:val="0013068A"/>
    <w:rsid w:val="00140608"/>
    <w:rsid w:val="001426F7"/>
    <w:rsid w:val="00147B13"/>
    <w:rsid w:val="00154EED"/>
    <w:rsid w:val="00180A35"/>
    <w:rsid w:val="001954E4"/>
    <w:rsid w:val="001A1B62"/>
    <w:rsid w:val="001A1F4A"/>
    <w:rsid w:val="001A6205"/>
    <w:rsid w:val="001B705C"/>
    <w:rsid w:val="001C1252"/>
    <w:rsid w:val="001C339D"/>
    <w:rsid w:val="001C3E5C"/>
    <w:rsid w:val="001C509D"/>
    <w:rsid w:val="001C60F2"/>
    <w:rsid w:val="001D5DCB"/>
    <w:rsid w:val="001E0C92"/>
    <w:rsid w:val="001F47CC"/>
    <w:rsid w:val="002031BB"/>
    <w:rsid w:val="0020325F"/>
    <w:rsid w:val="00206D22"/>
    <w:rsid w:val="0020785E"/>
    <w:rsid w:val="00231273"/>
    <w:rsid w:val="00232128"/>
    <w:rsid w:val="0023261D"/>
    <w:rsid w:val="00232971"/>
    <w:rsid w:val="00233A2F"/>
    <w:rsid w:val="00243788"/>
    <w:rsid w:val="002476B6"/>
    <w:rsid w:val="002517FD"/>
    <w:rsid w:val="00251A0A"/>
    <w:rsid w:val="002616D0"/>
    <w:rsid w:val="00263542"/>
    <w:rsid w:val="002748DF"/>
    <w:rsid w:val="0027784E"/>
    <w:rsid w:val="00280E29"/>
    <w:rsid w:val="00285F4A"/>
    <w:rsid w:val="00286C4B"/>
    <w:rsid w:val="002918D8"/>
    <w:rsid w:val="00297EB4"/>
    <w:rsid w:val="002C0F7B"/>
    <w:rsid w:val="002C3E91"/>
    <w:rsid w:val="002C403D"/>
    <w:rsid w:val="002C444F"/>
    <w:rsid w:val="002C64C8"/>
    <w:rsid w:val="002D3567"/>
    <w:rsid w:val="002D6B56"/>
    <w:rsid w:val="002D725E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3ADA"/>
    <w:rsid w:val="00315E2A"/>
    <w:rsid w:val="003220B5"/>
    <w:rsid w:val="00327698"/>
    <w:rsid w:val="0033209B"/>
    <w:rsid w:val="00332B34"/>
    <w:rsid w:val="00337953"/>
    <w:rsid w:val="00342C75"/>
    <w:rsid w:val="00347E05"/>
    <w:rsid w:val="00351096"/>
    <w:rsid w:val="003552CC"/>
    <w:rsid w:val="00355674"/>
    <w:rsid w:val="00355F55"/>
    <w:rsid w:val="00371E50"/>
    <w:rsid w:val="0039428B"/>
    <w:rsid w:val="00394B45"/>
    <w:rsid w:val="003A04A8"/>
    <w:rsid w:val="003A0DC8"/>
    <w:rsid w:val="003A36E9"/>
    <w:rsid w:val="003A70D7"/>
    <w:rsid w:val="003B6F65"/>
    <w:rsid w:val="003B7BE2"/>
    <w:rsid w:val="003C0632"/>
    <w:rsid w:val="003C30CD"/>
    <w:rsid w:val="003D3E99"/>
    <w:rsid w:val="003E2CD4"/>
    <w:rsid w:val="003E4B7B"/>
    <w:rsid w:val="003E604E"/>
    <w:rsid w:val="003E79F7"/>
    <w:rsid w:val="00402A1B"/>
    <w:rsid w:val="0041089C"/>
    <w:rsid w:val="00410951"/>
    <w:rsid w:val="004212BA"/>
    <w:rsid w:val="00424038"/>
    <w:rsid w:val="00435DB1"/>
    <w:rsid w:val="0044202E"/>
    <w:rsid w:val="0044406E"/>
    <w:rsid w:val="004474D5"/>
    <w:rsid w:val="00451D53"/>
    <w:rsid w:val="0045228F"/>
    <w:rsid w:val="00454471"/>
    <w:rsid w:val="0045726B"/>
    <w:rsid w:val="00460AA1"/>
    <w:rsid w:val="00465A6F"/>
    <w:rsid w:val="0047055A"/>
    <w:rsid w:val="0047343B"/>
    <w:rsid w:val="00474159"/>
    <w:rsid w:val="00477548"/>
    <w:rsid w:val="00480ABD"/>
    <w:rsid w:val="004818FE"/>
    <w:rsid w:val="00485D27"/>
    <w:rsid w:val="00492429"/>
    <w:rsid w:val="00493D8E"/>
    <w:rsid w:val="00495570"/>
    <w:rsid w:val="004B6F00"/>
    <w:rsid w:val="004C19E2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4F6ECE"/>
    <w:rsid w:val="00502733"/>
    <w:rsid w:val="00502C6F"/>
    <w:rsid w:val="0051062D"/>
    <w:rsid w:val="00520D3B"/>
    <w:rsid w:val="005333C9"/>
    <w:rsid w:val="00534027"/>
    <w:rsid w:val="00536CC6"/>
    <w:rsid w:val="00537670"/>
    <w:rsid w:val="00550781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4489"/>
    <w:rsid w:val="005B0AFE"/>
    <w:rsid w:val="005C0A13"/>
    <w:rsid w:val="005C16A9"/>
    <w:rsid w:val="005C27BD"/>
    <w:rsid w:val="005C301C"/>
    <w:rsid w:val="005C41DA"/>
    <w:rsid w:val="005D2752"/>
    <w:rsid w:val="005E64B0"/>
    <w:rsid w:val="005F32A5"/>
    <w:rsid w:val="005F41CD"/>
    <w:rsid w:val="00603E73"/>
    <w:rsid w:val="00605DD3"/>
    <w:rsid w:val="00606550"/>
    <w:rsid w:val="00607EE7"/>
    <w:rsid w:val="00614636"/>
    <w:rsid w:val="00616C8F"/>
    <w:rsid w:val="00630A3F"/>
    <w:rsid w:val="0063407D"/>
    <w:rsid w:val="00634276"/>
    <w:rsid w:val="00640260"/>
    <w:rsid w:val="00643351"/>
    <w:rsid w:val="00660458"/>
    <w:rsid w:val="0066119D"/>
    <w:rsid w:val="00663E32"/>
    <w:rsid w:val="00667890"/>
    <w:rsid w:val="00667DCD"/>
    <w:rsid w:val="006832B7"/>
    <w:rsid w:val="00692462"/>
    <w:rsid w:val="0069669F"/>
    <w:rsid w:val="006A5AED"/>
    <w:rsid w:val="006A5CF2"/>
    <w:rsid w:val="006A66F3"/>
    <w:rsid w:val="006B364B"/>
    <w:rsid w:val="006B7CF1"/>
    <w:rsid w:val="006C5A31"/>
    <w:rsid w:val="006C76A1"/>
    <w:rsid w:val="006D70A3"/>
    <w:rsid w:val="006F0570"/>
    <w:rsid w:val="006F369F"/>
    <w:rsid w:val="006F6255"/>
    <w:rsid w:val="00706FDC"/>
    <w:rsid w:val="00724A78"/>
    <w:rsid w:val="00724CA7"/>
    <w:rsid w:val="00732EEA"/>
    <w:rsid w:val="00733C41"/>
    <w:rsid w:val="00734EDE"/>
    <w:rsid w:val="0073744B"/>
    <w:rsid w:val="00745C15"/>
    <w:rsid w:val="007531A1"/>
    <w:rsid w:val="007573E3"/>
    <w:rsid w:val="00760B10"/>
    <w:rsid w:val="007633C2"/>
    <w:rsid w:val="007670D9"/>
    <w:rsid w:val="00777AAE"/>
    <w:rsid w:val="0078194F"/>
    <w:rsid w:val="00782E76"/>
    <w:rsid w:val="00784AC8"/>
    <w:rsid w:val="0078695C"/>
    <w:rsid w:val="00790275"/>
    <w:rsid w:val="00795297"/>
    <w:rsid w:val="00796CCF"/>
    <w:rsid w:val="007C023F"/>
    <w:rsid w:val="007C0B33"/>
    <w:rsid w:val="007C52A7"/>
    <w:rsid w:val="007C545B"/>
    <w:rsid w:val="007D614C"/>
    <w:rsid w:val="007E61DB"/>
    <w:rsid w:val="007E7294"/>
    <w:rsid w:val="008039B3"/>
    <w:rsid w:val="00804FF9"/>
    <w:rsid w:val="0081095D"/>
    <w:rsid w:val="0081723D"/>
    <w:rsid w:val="00823EDF"/>
    <w:rsid w:val="008409A4"/>
    <w:rsid w:val="00853F45"/>
    <w:rsid w:val="00864C52"/>
    <w:rsid w:val="00876BB1"/>
    <w:rsid w:val="00893505"/>
    <w:rsid w:val="0089492C"/>
    <w:rsid w:val="00894C0C"/>
    <w:rsid w:val="008A6864"/>
    <w:rsid w:val="008B0B82"/>
    <w:rsid w:val="008B1F06"/>
    <w:rsid w:val="008B35BD"/>
    <w:rsid w:val="008B4C5D"/>
    <w:rsid w:val="008D764D"/>
    <w:rsid w:val="008D7FD0"/>
    <w:rsid w:val="008F52AA"/>
    <w:rsid w:val="008F6547"/>
    <w:rsid w:val="00903D72"/>
    <w:rsid w:val="00910F0B"/>
    <w:rsid w:val="0091717A"/>
    <w:rsid w:val="0091799E"/>
    <w:rsid w:val="00940F19"/>
    <w:rsid w:val="009423AD"/>
    <w:rsid w:val="00942AB9"/>
    <w:rsid w:val="009555C5"/>
    <w:rsid w:val="00962412"/>
    <w:rsid w:val="00967807"/>
    <w:rsid w:val="0097166A"/>
    <w:rsid w:val="00987558"/>
    <w:rsid w:val="00991A98"/>
    <w:rsid w:val="00995989"/>
    <w:rsid w:val="009A3215"/>
    <w:rsid w:val="009A75F3"/>
    <w:rsid w:val="009B37A2"/>
    <w:rsid w:val="009B5456"/>
    <w:rsid w:val="009C14BE"/>
    <w:rsid w:val="009D3CC0"/>
    <w:rsid w:val="009D5046"/>
    <w:rsid w:val="009E0802"/>
    <w:rsid w:val="009E444D"/>
    <w:rsid w:val="009F383F"/>
    <w:rsid w:val="00A00872"/>
    <w:rsid w:val="00A010E4"/>
    <w:rsid w:val="00A03047"/>
    <w:rsid w:val="00A12D13"/>
    <w:rsid w:val="00A274E8"/>
    <w:rsid w:val="00A357E4"/>
    <w:rsid w:val="00A35AB2"/>
    <w:rsid w:val="00A46EB1"/>
    <w:rsid w:val="00A5084B"/>
    <w:rsid w:val="00A51A66"/>
    <w:rsid w:val="00A53396"/>
    <w:rsid w:val="00A546A8"/>
    <w:rsid w:val="00A56A1F"/>
    <w:rsid w:val="00A57D51"/>
    <w:rsid w:val="00A61338"/>
    <w:rsid w:val="00A630FF"/>
    <w:rsid w:val="00A675E5"/>
    <w:rsid w:val="00A70976"/>
    <w:rsid w:val="00A75824"/>
    <w:rsid w:val="00A81A1A"/>
    <w:rsid w:val="00A83E46"/>
    <w:rsid w:val="00A85D6B"/>
    <w:rsid w:val="00A90B27"/>
    <w:rsid w:val="00A90C84"/>
    <w:rsid w:val="00A946BA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584D"/>
    <w:rsid w:val="00AE1484"/>
    <w:rsid w:val="00AE4AF0"/>
    <w:rsid w:val="00AE5809"/>
    <w:rsid w:val="00AF1915"/>
    <w:rsid w:val="00B003C3"/>
    <w:rsid w:val="00B01933"/>
    <w:rsid w:val="00B11D25"/>
    <w:rsid w:val="00B14EF0"/>
    <w:rsid w:val="00B23AA5"/>
    <w:rsid w:val="00B23C01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DD7"/>
    <w:rsid w:val="00B676E3"/>
    <w:rsid w:val="00B70393"/>
    <w:rsid w:val="00B720A6"/>
    <w:rsid w:val="00B84234"/>
    <w:rsid w:val="00B91084"/>
    <w:rsid w:val="00B9630B"/>
    <w:rsid w:val="00B96ADB"/>
    <w:rsid w:val="00B9751C"/>
    <w:rsid w:val="00BA2531"/>
    <w:rsid w:val="00BA4121"/>
    <w:rsid w:val="00BA5E42"/>
    <w:rsid w:val="00BA7556"/>
    <w:rsid w:val="00BB0E25"/>
    <w:rsid w:val="00BC1C9D"/>
    <w:rsid w:val="00BC2DD5"/>
    <w:rsid w:val="00BD01D4"/>
    <w:rsid w:val="00BD1AB8"/>
    <w:rsid w:val="00BE7863"/>
    <w:rsid w:val="00BF3609"/>
    <w:rsid w:val="00BF4CAC"/>
    <w:rsid w:val="00C03D38"/>
    <w:rsid w:val="00C04FCD"/>
    <w:rsid w:val="00C101BF"/>
    <w:rsid w:val="00C10DA7"/>
    <w:rsid w:val="00C14A93"/>
    <w:rsid w:val="00C170C0"/>
    <w:rsid w:val="00C17C46"/>
    <w:rsid w:val="00C246AC"/>
    <w:rsid w:val="00C24C04"/>
    <w:rsid w:val="00C26124"/>
    <w:rsid w:val="00C2678D"/>
    <w:rsid w:val="00C27171"/>
    <w:rsid w:val="00C30192"/>
    <w:rsid w:val="00C36FE9"/>
    <w:rsid w:val="00C45956"/>
    <w:rsid w:val="00C45CD7"/>
    <w:rsid w:val="00C647C8"/>
    <w:rsid w:val="00C764C5"/>
    <w:rsid w:val="00C81A77"/>
    <w:rsid w:val="00CA36E9"/>
    <w:rsid w:val="00CA5652"/>
    <w:rsid w:val="00CB1036"/>
    <w:rsid w:val="00CB2EEB"/>
    <w:rsid w:val="00CD254F"/>
    <w:rsid w:val="00CD54C7"/>
    <w:rsid w:val="00CD6BE8"/>
    <w:rsid w:val="00CF58E2"/>
    <w:rsid w:val="00CF64C4"/>
    <w:rsid w:val="00CF68D2"/>
    <w:rsid w:val="00CF73FA"/>
    <w:rsid w:val="00D00C76"/>
    <w:rsid w:val="00D05C74"/>
    <w:rsid w:val="00D16F15"/>
    <w:rsid w:val="00D23B01"/>
    <w:rsid w:val="00D36B80"/>
    <w:rsid w:val="00D425A1"/>
    <w:rsid w:val="00D462D3"/>
    <w:rsid w:val="00D506E0"/>
    <w:rsid w:val="00D52796"/>
    <w:rsid w:val="00D6072E"/>
    <w:rsid w:val="00D6465F"/>
    <w:rsid w:val="00D64A5D"/>
    <w:rsid w:val="00D64C7C"/>
    <w:rsid w:val="00D66680"/>
    <w:rsid w:val="00D73780"/>
    <w:rsid w:val="00D8356B"/>
    <w:rsid w:val="00D93428"/>
    <w:rsid w:val="00D942F8"/>
    <w:rsid w:val="00D94D8C"/>
    <w:rsid w:val="00DA276D"/>
    <w:rsid w:val="00DB0D4A"/>
    <w:rsid w:val="00DB4595"/>
    <w:rsid w:val="00DB5B7E"/>
    <w:rsid w:val="00DB6C0D"/>
    <w:rsid w:val="00DC2EA6"/>
    <w:rsid w:val="00DC6699"/>
    <w:rsid w:val="00DC7E08"/>
    <w:rsid w:val="00DD6287"/>
    <w:rsid w:val="00DE1038"/>
    <w:rsid w:val="00DE2F64"/>
    <w:rsid w:val="00DE420C"/>
    <w:rsid w:val="00DF0D66"/>
    <w:rsid w:val="00DF5C5A"/>
    <w:rsid w:val="00DF713E"/>
    <w:rsid w:val="00E02FAA"/>
    <w:rsid w:val="00E05D8D"/>
    <w:rsid w:val="00E1197E"/>
    <w:rsid w:val="00E2142E"/>
    <w:rsid w:val="00E26892"/>
    <w:rsid w:val="00E322E9"/>
    <w:rsid w:val="00E3730E"/>
    <w:rsid w:val="00E4388C"/>
    <w:rsid w:val="00E44548"/>
    <w:rsid w:val="00E57794"/>
    <w:rsid w:val="00E578EB"/>
    <w:rsid w:val="00E6087B"/>
    <w:rsid w:val="00E63E28"/>
    <w:rsid w:val="00E64608"/>
    <w:rsid w:val="00E65E03"/>
    <w:rsid w:val="00E72718"/>
    <w:rsid w:val="00E74FFB"/>
    <w:rsid w:val="00E85EBB"/>
    <w:rsid w:val="00E92DDD"/>
    <w:rsid w:val="00E93B47"/>
    <w:rsid w:val="00EC7AED"/>
    <w:rsid w:val="00EE2B0B"/>
    <w:rsid w:val="00EE57E6"/>
    <w:rsid w:val="00F074FC"/>
    <w:rsid w:val="00F104BB"/>
    <w:rsid w:val="00F133C2"/>
    <w:rsid w:val="00F21669"/>
    <w:rsid w:val="00F255EA"/>
    <w:rsid w:val="00F25E67"/>
    <w:rsid w:val="00F32C49"/>
    <w:rsid w:val="00F36772"/>
    <w:rsid w:val="00F43051"/>
    <w:rsid w:val="00F562AE"/>
    <w:rsid w:val="00F71560"/>
    <w:rsid w:val="00F808BF"/>
    <w:rsid w:val="00F80C34"/>
    <w:rsid w:val="00F8655F"/>
    <w:rsid w:val="00F90ED7"/>
    <w:rsid w:val="00F92CF7"/>
    <w:rsid w:val="00F9571F"/>
    <w:rsid w:val="00F96FC9"/>
    <w:rsid w:val="00FA0151"/>
    <w:rsid w:val="00FA26FA"/>
    <w:rsid w:val="00FA6D6C"/>
    <w:rsid w:val="00FB37F2"/>
    <w:rsid w:val="00FB5CB4"/>
    <w:rsid w:val="00FC0982"/>
    <w:rsid w:val="00FC1057"/>
    <w:rsid w:val="00FC14E3"/>
    <w:rsid w:val="00FD49AF"/>
    <w:rsid w:val="00FE2047"/>
    <w:rsid w:val="00FE6F03"/>
    <w:rsid w:val="00FF094B"/>
    <w:rsid w:val="00FF10F9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  <w14:docId w14:val="0DEBDEC6"/>
  <w15:docId w15:val="{FE3ECE00-6E51-47A0-BC50-74AF7621B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44406E"/>
    <w:pPr>
      <w:numPr>
        <w:numId w:val="17"/>
      </w:numPr>
      <w:tabs>
        <w:tab w:val="clear" w:pos="851"/>
        <w:tab w:val="num" w:pos="567"/>
        <w:tab w:val="left" w:pos="5640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D64C7C"/>
    <w:pPr>
      <w:ind w:left="720"/>
      <w:contextualSpacing/>
    </w:pPr>
  </w:style>
  <w:style w:type="paragraph" w:customStyle="1" w:styleId="FormatvorlageListenabsatzFettLinks">
    <w:name w:val="Formatvorlage Listenabsatz + Fett Links"/>
    <w:basedOn w:val="Listenabsatz"/>
    <w:autoRedefine/>
    <w:rsid w:val="00E44548"/>
    <w:pPr>
      <w:numPr>
        <w:numId w:val="34"/>
      </w:numPr>
      <w:spacing w:before="120" w:after="120"/>
      <w:ind w:left="568" w:hanging="284"/>
      <w:jc w:val="left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3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57C2B1-4788-4850-8F63-237043078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3</Pages>
  <Words>545</Words>
  <Characters>3438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 Rahmenvereinbarung</vt:lpstr>
    </vt:vector>
  </TitlesOfParts>
  <Company>BBR</Company>
  <LinksUpToDate>false</LinksUpToDate>
  <CharactersWithSpaces>3976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 Rahmenvereinbarung</dc:title>
  <dc:subject>Angebotsschreiben ohne Lose Rahmenvereinbarung</dc:subject>
  <dc:creator>Dorothea Fenner</dc:creator>
  <cp:keywords>Rahmenvereinbarung, Angebotsschreiben</cp:keywords>
  <cp:lastModifiedBy>Christian Lippert</cp:lastModifiedBy>
  <cp:revision>8</cp:revision>
  <cp:lastPrinted>2012-05-04T08:41:00Z</cp:lastPrinted>
  <dcterms:created xsi:type="dcterms:W3CDTF">2019-05-06T09:59:00Z</dcterms:created>
  <dcterms:modified xsi:type="dcterms:W3CDTF">2026-07-17T08:20:00Z</dcterms:modified>
</cp:coreProperties>
</file>